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A3594D" w:rsidRDefault="00A505CB">
      <w:pPr>
        <w:pStyle w:val="ac"/>
        <w:rPr>
          <w:rFonts w:hAnsi="Times New Roman" w:cs="Times New Roman"/>
          <w:b/>
          <w:bCs/>
          <w:color w:val="000000"/>
          <w:sz w:val="28"/>
          <w:szCs w:val="28"/>
          <w:u w:color="000000"/>
          <w:lang w:val="en-US"/>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203C8E"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7DF4DEB8" w14:textId="77777777" w:rsidR="00A505CB" w:rsidRPr="00203C8E" w:rsidRDefault="009224AB">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217C7AF4" w14:textId="7EA66E97" w:rsidR="009E1790" w:rsidRDefault="009E1790" w:rsidP="009E1790">
      <w:pPr>
        <w:pStyle w:val="af"/>
        <w:ind w:left="284" w:firstLine="567"/>
        <w:rPr>
          <w:rFonts w:eastAsia="Arial Unicode MS"/>
          <w:i/>
          <w:iCs/>
          <w:sz w:val="32"/>
          <w:szCs w:val="32"/>
        </w:rPr>
      </w:pPr>
    </w:p>
    <w:p w14:paraId="3611250B" w14:textId="77777777" w:rsidR="00A505CB" w:rsidRPr="00203C8E" w:rsidRDefault="00A505CB">
      <w:pPr>
        <w:pStyle w:val="af"/>
        <w:ind w:left="284" w:firstLine="567"/>
        <w:jc w:val="left"/>
        <w:rPr>
          <w:sz w:val="22"/>
          <w:szCs w:val="22"/>
        </w:rPr>
      </w:pPr>
    </w:p>
    <w:p w14:paraId="4AC6D590" w14:textId="74630AD5" w:rsidR="00A505CB" w:rsidRPr="00203C8E" w:rsidRDefault="009224AB">
      <w:pPr>
        <w:jc w:val="center"/>
        <w:rPr>
          <w:b/>
          <w:bCs/>
          <w:sz w:val="32"/>
          <w:szCs w:val="32"/>
        </w:rPr>
      </w:pPr>
      <w:r w:rsidRPr="00203C8E">
        <w:rPr>
          <w:sz w:val="32"/>
          <w:szCs w:val="32"/>
        </w:rPr>
        <w:t>Сведение</w:t>
      </w:r>
      <w:r w:rsidRPr="00203C8E">
        <w:rPr>
          <w:b/>
          <w:bCs/>
          <w:sz w:val="32"/>
          <w:szCs w:val="32"/>
        </w:rPr>
        <w:t xml:space="preserve"> «</w:t>
      </w:r>
      <w:r w:rsidR="004E5B35" w:rsidRPr="004E5B35">
        <w:rPr>
          <w:i/>
          <w:iCs/>
          <w:sz w:val="32"/>
          <w:szCs w:val="32"/>
        </w:rPr>
        <w:t>Проверка значений реквизитов распоряжения о переводе денежных средств</w:t>
      </w:r>
      <w:r w:rsidRPr="00203C8E">
        <w:rPr>
          <w:b/>
          <w:bCs/>
          <w:sz w:val="32"/>
          <w:szCs w:val="32"/>
        </w:rPr>
        <w:t>»</w:t>
      </w:r>
    </w:p>
    <w:p w14:paraId="48FBC27D" w14:textId="59868AF7" w:rsidR="0096243A" w:rsidRPr="00203C8E" w:rsidRDefault="0096243A">
      <w:pPr>
        <w:jc w:val="center"/>
        <w:rPr>
          <w:i/>
          <w:iCs/>
          <w:sz w:val="32"/>
          <w:szCs w:val="32"/>
        </w:rPr>
      </w:pPr>
      <w:r w:rsidRPr="00203C8E">
        <w:rPr>
          <w:i/>
          <w:iCs/>
          <w:sz w:val="32"/>
          <w:szCs w:val="32"/>
          <w:lang w:val="en-US"/>
        </w:rPr>
        <w:t>ID</w:t>
      </w:r>
      <w:r w:rsidRPr="00203C8E">
        <w:rPr>
          <w:i/>
          <w:iCs/>
          <w:sz w:val="32"/>
          <w:szCs w:val="32"/>
        </w:rPr>
        <w:t xml:space="preserve"> вида сведений </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pPr>
        <w:pStyle w:val="ad"/>
        <w:jc w:val="left"/>
        <w:rPr>
          <w:color w:val="000000"/>
          <w:u w:color="000000"/>
        </w:rPr>
      </w:pPr>
    </w:p>
    <w:p w14:paraId="50CF84DE" w14:textId="7F4F3179" w:rsidR="00A505CB" w:rsidRPr="004C774F" w:rsidRDefault="009224AB">
      <w:pPr>
        <w:pStyle w:val="af0"/>
        <w:rPr>
          <w:rFonts w:ascii="Times New Roman" w:cs="Times New Roman"/>
        </w:rPr>
      </w:pPr>
      <w:r w:rsidRPr="004C774F">
        <w:rPr>
          <w:rFonts w:ascii="Times New Roman" w:cs="Times New Roman"/>
        </w:rPr>
        <w:t>Дата:</w:t>
      </w:r>
      <w:r w:rsidR="004E5B35" w:rsidRPr="004C774F">
        <w:rPr>
          <w:rFonts w:ascii="Times New Roman" w:cs="Times New Roman"/>
        </w:rPr>
        <w:t xml:space="preserve"> </w:t>
      </w:r>
      <w:r w:rsidR="009D0943">
        <w:rPr>
          <w:rFonts w:ascii="Times New Roman" w:cs="Times New Roman"/>
        </w:rPr>
        <w:t>01</w:t>
      </w:r>
      <w:r w:rsidR="00D94C38" w:rsidRPr="00DF6DD5">
        <w:rPr>
          <w:rFonts w:ascii="Times New Roman" w:cs="Times New Roman"/>
        </w:rPr>
        <w:t>.</w:t>
      </w:r>
      <w:r w:rsidR="009D0943">
        <w:rPr>
          <w:rFonts w:ascii="Times New Roman" w:cs="Times New Roman"/>
        </w:rPr>
        <w:t>0</w:t>
      </w:r>
      <w:r w:rsidR="000F7713">
        <w:rPr>
          <w:rFonts w:ascii="Times New Roman" w:cs="Times New Roman"/>
        </w:rPr>
        <w:t>7</w:t>
      </w:r>
      <w:r w:rsidR="007A4714" w:rsidRPr="00DF6DD5">
        <w:rPr>
          <w:rFonts w:ascii="Times New Roman" w:cs="Times New Roman"/>
        </w:rPr>
        <w:t>.</w:t>
      </w:r>
      <w:r w:rsidR="009D0943" w:rsidRPr="00DF6DD5">
        <w:rPr>
          <w:rFonts w:ascii="Times New Roman" w:cs="Times New Roman"/>
        </w:rPr>
        <w:t>202</w:t>
      </w:r>
      <w:r w:rsidR="009D0943">
        <w:rPr>
          <w:rFonts w:ascii="Times New Roman" w:cs="Times New Roman"/>
        </w:rPr>
        <w:t>2</w:t>
      </w:r>
    </w:p>
    <w:p w14:paraId="44292A3D" w14:textId="118C1544" w:rsidR="00A505CB" w:rsidRPr="00203C8E" w:rsidRDefault="009224AB" w:rsidP="00991571">
      <w:pPr>
        <w:pStyle w:val="af0"/>
        <w:rPr>
          <w:rFonts w:ascii="Times New Roman" w:cs="Times New Roman"/>
        </w:rPr>
      </w:pPr>
      <w:r w:rsidRPr="004C774F">
        <w:rPr>
          <w:rFonts w:ascii="Times New Roman" w:cs="Times New Roman"/>
        </w:rPr>
        <w:t>Версия</w:t>
      </w:r>
      <w:r w:rsidR="001947AF" w:rsidRPr="004C774F">
        <w:rPr>
          <w:rFonts w:ascii="Times New Roman" w:cs="Times New Roman"/>
        </w:rPr>
        <w:t xml:space="preserve">: </w:t>
      </w:r>
      <w:r w:rsidR="009D0943">
        <w:rPr>
          <w:rFonts w:ascii="Times New Roman" w:cs="Times New Roman"/>
        </w:rPr>
        <w:t>2</w:t>
      </w:r>
      <w:r w:rsidR="001947AF" w:rsidRPr="004C774F">
        <w:rPr>
          <w:rFonts w:ascii="Times New Roman" w:cs="Times New Roman"/>
        </w:rPr>
        <w:t>.</w:t>
      </w:r>
      <w:r w:rsidR="009D0943">
        <w:rPr>
          <w:rFonts w:ascii="Times New Roman" w:cs="Times New Roman"/>
        </w:rPr>
        <w:t>0</w:t>
      </w:r>
      <w:r w:rsidRPr="00203C8E">
        <w:rPr>
          <w:rFonts w:ascii="Times New Roman" w:cs="Times New Roman"/>
        </w:rPr>
        <w:br w:type="page"/>
      </w:r>
    </w:p>
    <w:p w14:paraId="7A464E15" w14:textId="77777777" w:rsidR="00991571" w:rsidRPr="00203C8E" w:rsidRDefault="00991571" w:rsidP="00991571">
      <w:pPr>
        <w:pStyle w:val="310"/>
        <w:ind w:firstLine="851"/>
        <w:jc w:val="both"/>
        <w:rPr>
          <w:rStyle w:val="37"/>
          <w:color w:val="000000"/>
        </w:rPr>
      </w:pPr>
      <w:r w:rsidRPr="00203C8E">
        <w:rPr>
          <w:rStyle w:val="37"/>
          <w:color w:val="000000"/>
        </w:rPr>
        <w:lastRenderedPageBreak/>
        <w:t>АННОТАЦИЯ</w:t>
      </w:r>
    </w:p>
    <w:p w14:paraId="762E795B" w14:textId="77777777" w:rsidR="00991571" w:rsidRPr="00203C8E" w:rsidRDefault="00991571" w:rsidP="00991571">
      <w:pPr>
        <w:pStyle w:val="310"/>
        <w:ind w:firstLine="851"/>
        <w:jc w:val="both"/>
        <w:rPr>
          <w:rStyle w:val="37"/>
          <w:color w:val="000000"/>
        </w:rPr>
      </w:pPr>
    </w:p>
    <w:p w14:paraId="51999013" w14:textId="366F1F3C" w:rsidR="00D40ED4" w:rsidRPr="00D87208" w:rsidRDefault="00D40ED4" w:rsidP="00D40ED4">
      <w:pPr>
        <w:pStyle w:val="310"/>
        <w:ind w:firstLine="851"/>
        <w:jc w:val="both"/>
        <w:rPr>
          <w:rStyle w:val="37"/>
          <w:color w:val="000000"/>
        </w:rPr>
      </w:pPr>
      <w:r w:rsidRPr="00D87208">
        <w:rPr>
          <w:rStyle w:val="37"/>
          <w:color w:val="000000"/>
        </w:rPr>
        <w:t xml:space="preserve">Данный документ является руководством пользователя вида сведений </w:t>
      </w:r>
      <w:r w:rsidR="00994E24" w:rsidRPr="00994E24">
        <w:rPr>
          <w:b/>
          <w:bCs/>
        </w:rPr>
        <w:t>«</w:t>
      </w:r>
      <w:r w:rsidR="00994E24" w:rsidRPr="00994E24">
        <w:rPr>
          <w:iCs/>
        </w:rPr>
        <w:t>Проверка значений реквизитов распоряжения о переводе денежных средств</w:t>
      </w:r>
      <w:r w:rsidR="00994E24" w:rsidRPr="00994E24">
        <w:rPr>
          <w:b/>
          <w:bCs/>
        </w:rPr>
        <w:t>»</w:t>
      </w:r>
      <w:r w:rsidRPr="00D87208">
        <w:rPr>
          <w:rStyle w:val="37"/>
          <w:color w:val="000000"/>
        </w:rPr>
        <w:t xml:space="preserve"> СМЭВ, которое в соответствии с пунктом </w:t>
      </w:r>
      <w:r w:rsidR="00B4557D">
        <w:rPr>
          <w:rStyle w:val="37"/>
          <w:color w:val="000000"/>
        </w:rPr>
        <w:t>97</w:t>
      </w:r>
      <w:r w:rsidR="00B4557D" w:rsidRPr="00D87208">
        <w:rPr>
          <w:rStyle w:val="37"/>
          <w:color w:val="000000"/>
        </w:rPr>
        <w:t xml:space="preserve"> </w:t>
      </w:r>
      <w:r w:rsidRPr="00D87208">
        <w:rPr>
          <w:rStyle w:val="37"/>
          <w:color w:val="000000"/>
        </w:rPr>
        <w:t xml:space="preserve">приказа Министерства связи и массовых коммуникаций Российской Федерации от </w:t>
      </w:r>
      <w:r w:rsidR="00B4557D">
        <w:rPr>
          <w:rStyle w:val="37"/>
          <w:color w:val="000000"/>
        </w:rPr>
        <w:t>23.06.2015 № 210</w:t>
      </w:r>
      <w:r w:rsidRPr="00D87208">
        <w:rPr>
          <w:rStyle w:val="37"/>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203C8E" w:rsidRDefault="009224AB" w:rsidP="00C826B4">
      <w:pPr>
        <w:pStyle w:val="af1"/>
        <w:spacing w:after="0"/>
        <w:rPr>
          <w:rFonts w:ascii="Times New Roman" w:hAnsi="Times New Roman" w:cs="Times New Roman"/>
        </w:rPr>
      </w:pPr>
      <w:r w:rsidRPr="00203C8E">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szCs w:val="24"/>
        </w:rPr>
      </w:sdtEndPr>
      <w:sdtContent>
        <w:p w14:paraId="5D8AAE33" w14:textId="63B5D763" w:rsidR="003D138D" w:rsidRPr="008F3953" w:rsidRDefault="003D138D" w:rsidP="00203C8E">
          <w:pPr>
            <w:pStyle w:val="12"/>
            <w:spacing w:after="0"/>
            <w:rPr>
              <w:sz w:val="2"/>
              <w:szCs w:val="2"/>
            </w:rPr>
          </w:pPr>
        </w:p>
        <w:p w14:paraId="3DA5AA12" w14:textId="04E52712" w:rsidR="00271F95" w:rsidRDefault="008A17D4">
          <w:pPr>
            <w:pStyle w:val="11"/>
            <w:rPr>
              <w:rFonts w:asciiTheme="minorHAnsi" w:eastAsiaTheme="minorEastAsia" w:hAnsiTheme="minorHAnsi" w:cstheme="minorBidi"/>
              <w:b w:val="0"/>
              <w:noProof/>
              <w:sz w:val="22"/>
              <w:szCs w:val="22"/>
              <w:lang w:eastAsia="ru-RU"/>
            </w:rPr>
          </w:pPr>
          <w:r w:rsidRPr="00203C8E">
            <w:fldChar w:fldCharType="begin"/>
          </w:r>
          <w:r w:rsidRPr="00203C8E">
            <w:instrText xml:space="preserve"> TOC \o "1-3" \h \z \u </w:instrText>
          </w:r>
          <w:r w:rsidRPr="00203C8E">
            <w:fldChar w:fldCharType="separate"/>
          </w:r>
          <w:hyperlink w:anchor="_Toc112812992" w:history="1">
            <w:r w:rsidR="00271F95" w:rsidRPr="009B2A6E">
              <w:rPr>
                <w:rStyle w:val="a8"/>
                <w:noProof/>
              </w:rPr>
              <w:t>1 ОБЩИЕ СВЕДЕНИЯ</w:t>
            </w:r>
            <w:r w:rsidR="00271F95">
              <w:rPr>
                <w:noProof/>
                <w:webHidden/>
              </w:rPr>
              <w:tab/>
            </w:r>
            <w:r w:rsidR="00271F95">
              <w:rPr>
                <w:noProof/>
                <w:webHidden/>
              </w:rPr>
              <w:fldChar w:fldCharType="begin"/>
            </w:r>
            <w:r w:rsidR="00271F95">
              <w:rPr>
                <w:noProof/>
                <w:webHidden/>
              </w:rPr>
              <w:instrText xml:space="preserve"> PAGEREF _Toc112812992 \h </w:instrText>
            </w:r>
            <w:r w:rsidR="00271F95">
              <w:rPr>
                <w:noProof/>
                <w:webHidden/>
              </w:rPr>
            </w:r>
            <w:r w:rsidR="00271F95">
              <w:rPr>
                <w:noProof/>
                <w:webHidden/>
              </w:rPr>
              <w:fldChar w:fldCharType="separate"/>
            </w:r>
            <w:r w:rsidR="00271F95">
              <w:rPr>
                <w:noProof/>
                <w:webHidden/>
              </w:rPr>
              <w:t>6</w:t>
            </w:r>
            <w:r w:rsidR="00271F95">
              <w:rPr>
                <w:noProof/>
                <w:webHidden/>
              </w:rPr>
              <w:fldChar w:fldCharType="end"/>
            </w:r>
          </w:hyperlink>
        </w:p>
        <w:p w14:paraId="177A36EE" w14:textId="1DD47C14" w:rsidR="00271F95" w:rsidRDefault="00271F95">
          <w:pPr>
            <w:pStyle w:val="24"/>
            <w:rPr>
              <w:rFonts w:asciiTheme="minorHAnsi" w:eastAsiaTheme="minorEastAsia" w:hAnsiTheme="minorHAnsi" w:cstheme="minorBidi"/>
              <w:noProof/>
              <w:sz w:val="22"/>
              <w:szCs w:val="22"/>
              <w:lang w:eastAsia="ru-RU"/>
            </w:rPr>
          </w:pPr>
          <w:hyperlink w:anchor="_Toc112812993" w:history="1">
            <w:r w:rsidRPr="009B2A6E">
              <w:rPr>
                <w:rStyle w:val="a8"/>
                <w:noProof/>
                <w:snapToGrid w:val="0"/>
              </w:rPr>
              <w:t>1.1</w:t>
            </w:r>
            <w:r w:rsidRPr="009B2A6E">
              <w:rPr>
                <w:rStyle w:val="a8"/>
                <w:noProof/>
              </w:rPr>
              <w:t xml:space="preserve"> Руководящие</w:t>
            </w:r>
            <w:r w:rsidRPr="009B2A6E">
              <w:rPr>
                <w:rStyle w:val="a8"/>
                <w:noProof/>
                <w:snapToGrid w:val="0"/>
              </w:rPr>
              <w:t xml:space="preserve"> документы</w:t>
            </w:r>
            <w:r>
              <w:rPr>
                <w:noProof/>
                <w:webHidden/>
              </w:rPr>
              <w:tab/>
            </w:r>
            <w:r>
              <w:rPr>
                <w:noProof/>
                <w:webHidden/>
              </w:rPr>
              <w:fldChar w:fldCharType="begin"/>
            </w:r>
            <w:r>
              <w:rPr>
                <w:noProof/>
                <w:webHidden/>
              </w:rPr>
              <w:instrText xml:space="preserve"> PAGEREF _Toc112812993 \h </w:instrText>
            </w:r>
            <w:r>
              <w:rPr>
                <w:noProof/>
                <w:webHidden/>
              </w:rPr>
            </w:r>
            <w:r>
              <w:rPr>
                <w:noProof/>
                <w:webHidden/>
              </w:rPr>
              <w:fldChar w:fldCharType="separate"/>
            </w:r>
            <w:r>
              <w:rPr>
                <w:noProof/>
                <w:webHidden/>
              </w:rPr>
              <w:t>6</w:t>
            </w:r>
            <w:r>
              <w:rPr>
                <w:noProof/>
                <w:webHidden/>
              </w:rPr>
              <w:fldChar w:fldCharType="end"/>
            </w:r>
          </w:hyperlink>
        </w:p>
        <w:p w14:paraId="4699F964" w14:textId="47AC97EA" w:rsidR="00271F95" w:rsidRDefault="00271F95">
          <w:pPr>
            <w:pStyle w:val="24"/>
            <w:rPr>
              <w:rFonts w:asciiTheme="minorHAnsi" w:eastAsiaTheme="minorEastAsia" w:hAnsiTheme="minorHAnsi" w:cstheme="minorBidi"/>
              <w:noProof/>
              <w:sz w:val="22"/>
              <w:szCs w:val="22"/>
              <w:lang w:eastAsia="ru-RU"/>
            </w:rPr>
          </w:pPr>
          <w:hyperlink w:anchor="_Toc112812994" w:history="1">
            <w:r w:rsidRPr="009B2A6E">
              <w:rPr>
                <w:rStyle w:val="a8"/>
                <w:noProof/>
              </w:rPr>
              <w:t>1.2 Описание вида сведения</w:t>
            </w:r>
            <w:r>
              <w:rPr>
                <w:noProof/>
                <w:webHidden/>
              </w:rPr>
              <w:tab/>
            </w:r>
            <w:r>
              <w:rPr>
                <w:noProof/>
                <w:webHidden/>
              </w:rPr>
              <w:fldChar w:fldCharType="begin"/>
            </w:r>
            <w:r>
              <w:rPr>
                <w:noProof/>
                <w:webHidden/>
              </w:rPr>
              <w:instrText xml:space="preserve"> PAGEREF _Toc112812994 \h </w:instrText>
            </w:r>
            <w:r>
              <w:rPr>
                <w:noProof/>
                <w:webHidden/>
              </w:rPr>
            </w:r>
            <w:r>
              <w:rPr>
                <w:noProof/>
                <w:webHidden/>
              </w:rPr>
              <w:fldChar w:fldCharType="separate"/>
            </w:r>
            <w:r>
              <w:rPr>
                <w:noProof/>
                <w:webHidden/>
              </w:rPr>
              <w:t>6</w:t>
            </w:r>
            <w:r>
              <w:rPr>
                <w:noProof/>
                <w:webHidden/>
              </w:rPr>
              <w:fldChar w:fldCharType="end"/>
            </w:r>
          </w:hyperlink>
        </w:p>
        <w:p w14:paraId="1C013C42" w14:textId="2B770BBD" w:rsidR="00271F95" w:rsidRDefault="00271F95">
          <w:pPr>
            <w:pStyle w:val="11"/>
            <w:rPr>
              <w:rFonts w:asciiTheme="minorHAnsi" w:eastAsiaTheme="minorEastAsia" w:hAnsiTheme="minorHAnsi" w:cstheme="minorBidi"/>
              <w:b w:val="0"/>
              <w:noProof/>
              <w:sz w:val="22"/>
              <w:szCs w:val="22"/>
              <w:lang w:eastAsia="ru-RU"/>
            </w:rPr>
          </w:pPr>
          <w:hyperlink w:anchor="_Toc112812995" w:history="1">
            <w:r w:rsidRPr="009B2A6E">
              <w:rPr>
                <w:rStyle w:val="a8"/>
                <w:noProof/>
                <w:snapToGrid w:val="0"/>
              </w:rPr>
              <w:t>2 СХЕМА ВИДА СВЕДЕНИЙ И ЭТАЛОННЫЕ ЗАПРОСЫ И ОТВЕТЫ</w:t>
            </w:r>
            <w:r>
              <w:rPr>
                <w:noProof/>
                <w:webHidden/>
              </w:rPr>
              <w:tab/>
            </w:r>
            <w:r>
              <w:rPr>
                <w:noProof/>
                <w:webHidden/>
              </w:rPr>
              <w:fldChar w:fldCharType="begin"/>
            </w:r>
            <w:r>
              <w:rPr>
                <w:noProof/>
                <w:webHidden/>
              </w:rPr>
              <w:instrText xml:space="preserve"> PAGEREF _Toc112812995 \h </w:instrText>
            </w:r>
            <w:r>
              <w:rPr>
                <w:noProof/>
                <w:webHidden/>
              </w:rPr>
            </w:r>
            <w:r>
              <w:rPr>
                <w:noProof/>
                <w:webHidden/>
              </w:rPr>
              <w:fldChar w:fldCharType="separate"/>
            </w:r>
            <w:r>
              <w:rPr>
                <w:noProof/>
                <w:webHidden/>
              </w:rPr>
              <w:t>8</w:t>
            </w:r>
            <w:r>
              <w:rPr>
                <w:noProof/>
                <w:webHidden/>
              </w:rPr>
              <w:fldChar w:fldCharType="end"/>
            </w:r>
          </w:hyperlink>
        </w:p>
        <w:p w14:paraId="76717C07" w14:textId="78E75E69" w:rsidR="00271F95" w:rsidRDefault="00271F95">
          <w:pPr>
            <w:pStyle w:val="24"/>
            <w:rPr>
              <w:rFonts w:asciiTheme="minorHAnsi" w:eastAsiaTheme="minorEastAsia" w:hAnsiTheme="minorHAnsi" w:cstheme="minorBidi"/>
              <w:noProof/>
              <w:sz w:val="22"/>
              <w:szCs w:val="22"/>
              <w:lang w:eastAsia="ru-RU"/>
            </w:rPr>
          </w:pPr>
          <w:hyperlink w:anchor="_Toc112812996" w:history="1">
            <w:r w:rsidRPr="009B2A6E">
              <w:rPr>
                <w:rStyle w:val="a8"/>
                <w:noProof/>
                <w:snapToGrid w:val="0"/>
              </w:rPr>
              <w:t>2.1 Схема вида сведений</w:t>
            </w:r>
            <w:r>
              <w:rPr>
                <w:noProof/>
                <w:webHidden/>
              </w:rPr>
              <w:tab/>
            </w:r>
            <w:r>
              <w:rPr>
                <w:noProof/>
                <w:webHidden/>
              </w:rPr>
              <w:fldChar w:fldCharType="begin"/>
            </w:r>
            <w:r>
              <w:rPr>
                <w:noProof/>
                <w:webHidden/>
              </w:rPr>
              <w:instrText xml:space="preserve"> PAGEREF _Toc112812996 \h </w:instrText>
            </w:r>
            <w:r>
              <w:rPr>
                <w:noProof/>
                <w:webHidden/>
              </w:rPr>
            </w:r>
            <w:r>
              <w:rPr>
                <w:noProof/>
                <w:webHidden/>
              </w:rPr>
              <w:fldChar w:fldCharType="separate"/>
            </w:r>
            <w:r>
              <w:rPr>
                <w:noProof/>
                <w:webHidden/>
              </w:rPr>
              <w:t>8</w:t>
            </w:r>
            <w:r>
              <w:rPr>
                <w:noProof/>
                <w:webHidden/>
              </w:rPr>
              <w:fldChar w:fldCharType="end"/>
            </w:r>
          </w:hyperlink>
        </w:p>
        <w:p w14:paraId="7AB00064" w14:textId="5F905D07" w:rsidR="00271F95" w:rsidRDefault="00271F95">
          <w:pPr>
            <w:pStyle w:val="24"/>
            <w:rPr>
              <w:rFonts w:asciiTheme="minorHAnsi" w:eastAsiaTheme="minorEastAsia" w:hAnsiTheme="minorHAnsi" w:cstheme="minorBidi"/>
              <w:noProof/>
              <w:sz w:val="22"/>
              <w:szCs w:val="22"/>
              <w:lang w:eastAsia="ru-RU"/>
            </w:rPr>
          </w:pPr>
          <w:hyperlink w:anchor="_Toc112812997" w:history="1">
            <w:r w:rsidRPr="009B2A6E">
              <w:rPr>
                <w:rStyle w:val="a8"/>
                <w:noProof/>
                <w:snapToGrid w:val="0"/>
                <w:lang w:val="en-US"/>
              </w:rPr>
              <w:t>2.2</w:t>
            </w:r>
            <w:r w:rsidRPr="009B2A6E">
              <w:rPr>
                <w:rStyle w:val="a8"/>
                <w:noProof/>
                <w:snapToGrid w:val="0"/>
              </w:rPr>
              <w:t xml:space="preserve"> Эталонные</w:t>
            </w:r>
            <w:r w:rsidRPr="009B2A6E">
              <w:rPr>
                <w:rStyle w:val="a8"/>
                <w:noProof/>
                <w:snapToGrid w:val="0"/>
                <w:lang w:val="en-US"/>
              </w:rPr>
              <w:t xml:space="preserve"> </w:t>
            </w:r>
            <w:r w:rsidRPr="009B2A6E">
              <w:rPr>
                <w:rStyle w:val="a8"/>
                <w:noProof/>
                <w:snapToGrid w:val="0"/>
              </w:rPr>
              <w:t>запросы</w:t>
            </w:r>
            <w:r w:rsidRPr="009B2A6E">
              <w:rPr>
                <w:rStyle w:val="a8"/>
                <w:noProof/>
                <w:snapToGrid w:val="0"/>
                <w:lang w:val="en-US"/>
              </w:rPr>
              <w:t xml:space="preserve"> </w:t>
            </w:r>
            <w:r w:rsidRPr="009B2A6E">
              <w:rPr>
                <w:rStyle w:val="a8"/>
                <w:noProof/>
                <w:snapToGrid w:val="0"/>
              </w:rPr>
              <w:t>и</w:t>
            </w:r>
            <w:r w:rsidRPr="009B2A6E">
              <w:rPr>
                <w:rStyle w:val="a8"/>
                <w:noProof/>
                <w:snapToGrid w:val="0"/>
                <w:lang w:val="en-US"/>
              </w:rPr>
              <w:t xml:space="preserve"> </w:t>
            </w:r>
            <w:r w:rsidRPr="009B2A6E">
              <w:rPr>
                <w:rStyle w:val="a8"/>
                <w:noProof/>
                <w:snapToGrid w:val="0"/>
              </w:rPr>
              <w:t>ответы</w:t>
            </w:r>
            <w:r>
              <w:rPr>
                <w:noProof/>
                <w:webHidden/>
              </w:rPr>
              <w:tab/>
            </w:r>
            <w:r>
              <w:rPr>
                <w:noProof/>
                <w:webHidden/>
              </w:rPr>
              <w:fldChar w:fldCharType="begin"/>
            </w:r>
            <w:r>
              <w:rPr>
                <w:noProof/>
                <w:webHidden/>
              </w:rPr>
              <w:instrText xml:space="preserve"> PAGEREF _Toc112812997 \h </w:instrText>
            </w:r>
            <w:r>
              <w:rPr>
                <w:noProof/>
                <w:webHidden/>
              </w:rPr>
            </w:r>
            <w:r>
              <w:rPr>
                <w:noProof/>
                <w:webHidden/>
              </w:rPr>
              <w:fldChar w:fldCharType="separate"/>
            </w:r>
            <w:r>
              <w:rPr>
                <w:noProof/>
                <w:webHidden/>
              </w:rPr>
              <w:t>41</w:t>
            </w:r>
            <w:r>
              <w:rPr>
                <w:noProof/>
                <w:webHidden/>
              </w:rPr>
              <w:fldChar w:fldCharType="end"/>
            </w:r>
          </w:hyperlink>
        </w:p>
        <w:p w14:paraId="4D0BF33D" w14:textId="31D98673" w:rsidR="00271F95" w:rsidRDefault="00271F95">
          <w:pPr>
            <w:pStyle w:val="11"/>
            <w:rPr>
              <w:rFonts w:asciiTheme="minorHAnsi" w:eastAsiaTheme="minorEastAsia" w:hAnsiTheme="minorHAnsi" w:cstheme="minorBidi"/>
              <w:b w:val="0"/>
              <w:noProof/>
              <w:sz w:val="22"/>
              <w:szCs w:val="22"/>
              <w:lang w:eastAsia="ru-RU"/>
            </w:rPr>
          </w:pPr>
          <w:hyperlink w:anchor="_Toc112812998" w:history="1">
            <w:r w:rsidRPr="009B2A6E">
              <w:rPr>
                <w:rStyle w:val="a8"/>
                <w:noProof/>
                <w:snapToGrid w:val="0"/>
              </w:rPr>
              <w:t>3 ТЕСТОВЫЕ СЦЕНАРИИ</w:t>
            </w:r>
            <w:r>
              <w:rPr>
                <w:noProof/>
                <w:webHidden/>
              </w:rPr>
              <w:tab/>
            </w:r>
            <w:r w:rsidR="00E57E43">
              <w:rPr>
                <w:noProof/>
                <w:webHidden/>
              </w:rPr>
              <w:t>ё</w:t>
            </w:r>
            <w:bookmarkStart w:id="0" w:name="_GoBack"/>
            <w:bookmarkEnd w:id="0"/>
            <w:r>
              <w:rPr>
                <w:noProof/>
                <w:webHidden/>
              </w:rPr>
              <w:fldChar w:fldCharType="begin"/>
            </w:r>
            <w:r>
              <w:rPr>
                <w:noProof/>
                <w:webHidden/>
              </w:rPr>
              <w:instrText xml:space="preserve"> PAGEREF _Toc112812998 \h </w:instrText>
            </w:r>
            <w:r>
              <w:rPr>
                <w:noProof/>
                <w:webHidden/>
              </w:rPr>
            </w:r>
            <w:r>
              <w:rPr>
                <w:noProof/>
                <w:webHidden/>
              </w:rPr>
              <w:fldChar w:fldCharType="separate"/>
            </w:r>
            <w:r>
              <w:rPr>
                <w:noProof/>
                <w:webHidden/>
              </w:rPr>
              <w:t>43</w:t>
            </w:r>
            <w:r>
              <w:rPr>
                <w:noProof/>
                <w:webHidden/>
              </w:rPr>
              <w:fldChar w:fldCharType="end"/>
            </w:r>
          </w:hyperlink>
        </w:p>
        <w:p w14:paraId="5E7F4F30" w14:textId="37BC358D" w:rsidR="00271F95" w:rsidRDefault="00271F95">
          <w:pPr>
            <w:pStyle w:val="24"/>
            <w:rPr>
              <w:rFonts w:asciiTheme="minorHAnsi" w:eastAsiaTheme="minorEastAsia" w:hAnsiTheme="minorHAnsi" w:cstheme="minorBidi"/>
              <w:noProof/>
              <w:sz w:val="22"/>
              <w:szCs w:val="22"/>
              <w:lang w:eastAsia="ru-RU"/>
            </w:rPr>
          </w:pPr>
          <w:hyperlink w:anchor="_Toc112812999" w:history="1">
            <w:r w:rsidRPr="009B2A6E">
              <w:rPr>
                <w:rStyle w:val="a8"/>
                <w:noProof/>
                <w:snapToGrid w:val="0"/>
              </w:rPr>
              <w:t>3.1 Тестовый сценарий</w:t>
            </w:r>
            <w:r>
              <w:rPr>
                <w:noProof/>
                <w:webHidden/>
              </w:rPr>
              <w:tab/>
            </w:r>
            <w:r>
              <w:rPr>
                <w:noProof/>
                <w:webHidden/>
              </w:rPr>
              <w:fldChar w:fldCharType="begin"/>
            </w:r>
            <w:r>
              <w:rPr>
                <w:noProof/>
                <w:webHidden/>
              </w:rPr>
              <w:instrText xml:space="preserve"> PAGEREF _Toc112812999 \h </w:instrText>
            </w:r>
            <w:r>
              <w:rPr>
                <w:noProof/>
                <w:webHidden/>
              </w:rPr>
            </w:r>
            <w:r>
              <w:rPr>
                <w:noProof/>
                <w:webHidden/>
              </w:rPr>
              <w:fldChar w:fldCharType="separate"/>
            </w:r>
            <w:r>
              <w:rPr>
                <w:noProof/>
                <w:webHidden/>
              </w:rPr>
              <w:t>43</w:t>
            </w:r>
            <w:r>
              <w:rPr>
                <w:noProof/>
                <w:webHidden/>
              </w:rPr>
              <w:fldChar w:fldCharType="end"/>
            </w:r>
          </w:hyperlink>
        </w:p>
        <w:p w14:paraId="550DD115" w14:textId="5EB3108D" w:rsidR="00271F95" w:rsidRDefault="00271F95">
          <w:pPr>
            <w:pStyle w:val="11"/>
            <w:rPr>
              <w:rFonts w:asciiTheme="minorHAnsi" w:eastAsiaTheme="minorEastAsia" w:hAnsiTheme="minorHAnsi" w:cstheme="minorBidi"/>
              <w:b w:val="0"/>
              <w:noProof/>
              <w:sz w:val="22"/>
              <w:szCs w:val="22"/>
              <w:lang w:eastAsia="ru-RU"/>
            </w:rPr>
          </w:pPr>
          <w:hyperlink w:anchor="_Toc112813000" w:history="1">
            <w:r w:rsidRPr="009B2A6E">
              <w:rPr>
                <w:rStyle w:val="a8"/>
                <w:noProof/>
                <w:snapToGrid w:val="0"/>
              </w:rPr>
              <w:t>4 СОСТАВ ПЕРЕДАВАЕМОЙ ИНФОРМАЦИИ</w:t>
            </w:r>
            <w:r>
              <w:rPr>
                <w:noProof/>
                <w:webHidden/>
              </w:rPr>
              <w:tab/>
            </w:r>
            <w:r>
              <w:rPr>
                <w:noProof/>
                <w:webHidden/>
              </w:rPr>
              <w:fldChar w:fldCharType="begin"/>
            </w:r>
            <w:r>
              <w:rPr>
                <w:noProof/>
                <w:webHidden/>
              </w:rPr>
              <w:instrText xml:space="preserve"> PAGEREF _Toc112813000 \h </w:instrText>
            </w:r>
            <w:r>
              <w:rPr>
                <w:noProof/>
                <w:webHidden/>
              </w:rPr>
            </w:r>
            <w:r>
              <w:rPr>
                <w:noProof/>
                <w:webHidden/>
              </w:rPr>
              <w:fldChar w:fldCharType="separate"/>
            </w:r>
            <w:r>
              <w:rPr>
                <w:noProof/>
                <w:webHidden/>
              </w:rPr>
              <w:t>44</w:t>
            </w:r>
            <w:r>
              <w:rPr>
                <w:noProof/>
                <w:webHidden/>
              </w:rPr>
              <w:fldChar w:fldCharType="end"/>
            </w:r>
          </w:hyperlink>
        </w:p>
        <w:p w14:paraId="0E1AFB02" w14:textId="1FB80572" w:rsidR="00271F95" w:rsidRDefault="00271F95">
          <w:pPr>
            <w:pStyle w:val="24"/>
            <w:rPr>
              <w:rFonts w:asciiTheme="minorHAnsi" w:eastAsiaTheme="minorEastAsia" w:hAnsiTheme="minorHAnsi" w:cstheme="minorBidi"/>
              <w:noProof/>
              <w:sz w:val="22"/>
              <w:szCs w:val="22"/>
              <w:lang w:eastAsia="ru-RU"/>
            </w:rPr>
          </w:pPr>
          <w:hyperlink w:anchor="_Toc112813001" w:history="1">
            <w:r w:rsidRPr="009B2A6E">
              <w:rPr>
                <w:rStyle w:val="a8"/>
                <w:noProof/>
                <w:snapToGrid w:val="0"/>
              </w:rPr>
              <w:t>4.1 Описание полей запроса</w:t>
            </w:r>
            <w:r>
              <w:rPr>
                <w:noProof/>
                <w:webHidden/>
              </w:rPr>
              <w:tab/>
            </w:r>
            <w:r>
              <w:rPr>
                <w:noProof/>
                <w:webHidden/>
              </w:rPr>
              <w:fldChar w:fldCharType="begin"/>
            </w:r>
            <w:r>
              <w:rPr>
                <w:noProof/>
                <w:webHidden/>
              </w:rPr>
              <w:instrText xml:space="preserve"> PAGEREF _Toc112813001 \h </w:instrText>
            </w:r>
            <w:r>
              <w:rPr>
                <w:noProof/>
                <w:webHidden/>
              </w:rPr>
            </w:r>
            <w:r>
              <w:rPr>
                <w:noProof/>
                <w:webHidden/>
              </w:rPr>
              <w:fldChar w:fldCharType="separate"/>
            </w:r>
            <w:r>
              <w:rPr>
                <w:noProof/>
                <w:webHidden/>
              </w:rPr>
              <w:t>44</w:t>
            </w:r>
            <w:r>
              <w:rPr>
                <w:noProof/>
                <w:webHidden/>
              </w:rPr>
              <w:fldChar w:fldCharType="end"/>
            </w:r>
          </w:hyperlink>
        </w:p>
        <w:p w14:paraId="3C1C302D" w14:textId="7BD0B290" w:rsidR="00271F95" w:rsidRDefault="00271F95">
          <w:pPr>
            <w:pStyle w:val="24"/>
            <w:rPr>
              <w:rFonts w:asciiTheme="minorHAnsi" w:eastAsiaTheme="minorEastAsia" w:hAnsiTheme="minorHAnsi" w:cstheme="minorBidi"/>
              <w:noProof/>
              <w:sz w:val="22"/>
              <w:szCs w:val="22"/>
              <w:lang w:eastAsia="ru-RU"/>
            </w:rPr>
          </w:pPr>
          <w:hyperlink w:anchor="_Toc112813002" w:history="1">
            <w:r w:rsidRPr="009B2A6E">
              <w:rPr>
                <w:rStyle w:val="a8"/>
                <w:noProof/>
                <w:snapToGrid w:val="0"/>
              </w:rPr>
              <w:t>4.2 Описание полей ответа на запрос</w:t>
            </w:r>
            <w:r>
              <w:rPr>
                <w:noProof/>
                <w:webHidden/>
              </w:rPr>
              <w:tab/>
            </w:r>
            <w:r>
              <w:rPr>
                <w:noProof/>
                <w:webHidden/>
              </w:rPr>
              <w:fldChar w:fldCharType="begin"/>
            </w:r>
            <w:r>
              <w:rPr>
                <w:noProof/>
                <w:webHidden/>
              </w:rPr>
              <w:instrText xml:space="preserve"> PAGEREF _Toc112813002 \h </w:instrText>
            </w:r>
            <w:r>
              <w:rPr>
                <w:noProof/>
                <w:webHidden/>
              </w:rPr>
            </w:r>
            <w:r>
              <w:rPr>
                <w:noProof/>
                <w:webHidden/>
              </w:rPr>
              <w:fldChar w:fldCharType="separate"/>
            </w:r>
            <w:r>
              <w:rPr>
                <w:noProof/>
                <w:webHidden/>
              </w:rPr>
              <w:t>49</w:t>
            </w:r>
            <w:r>
              <w:rPr>
                <w:noProof/>
                <w:webHidden/>
              </w:rPr>
              <w:fldChar w:fldCharType="end"/>
            </w:r>
          </w:hyperlink>
        </w:p>
        <w:p w14:paraId="20710DE2" w14:textId="22EBA1D3" w:rsidR="00271F95" w:rsidRDefault="00271F95">
          <w:pPr>
            <w:pStyle w:val="24"/>
            <w:rPr>
              <w:rFonts w:asciiTheme="minorHAnsi" w:eastAsiaTheme="minorEastAsia" w:hAnsiTheme="minorHAnsi" w:cstheme="minorBidi"/>
              <w:noProof/>
              <w:sz w:val="22"/>
              <w:szCs w:val="22"/>
              <w:lang w:eastAsia="ru-RU"/>
            </w:rPr>
          </w:pPr>
          <w:hyperlink w:anchor="_Toc112813003" w:history="1">
            <w:r w:rsidRPr="009B2A6E">
              <w:rPr>
                <w:rStyle w:val="a8"/>
                <w:noProof/>
                <w:snapToGrid w:val="0"/>
              </w:rPr>
              <w:t>4.3</w:t>
            </w:r>
            <w:r w:rsidRPr="009B2A6E">
              <w:rPr>
                <w:rStyle w:val="a8"/>
                <w:noProof/>
              </w:rPr>
              <w:t xml:space="preserve"> Описание</w:t>
            </w:r>
            <w:r w:rsidRPr="009B2A6E">
              <w:rPr>
                <w:rStyle w:val="a8"/>
                <w:noProof/>
                <w:snapToGrid w:val="0"/>
              </w:rPr>
              <w:t xml:space="preserve"> комплексных типов полей</w:t>
            </w:r>
            <w:r>
              <w:rPr>
                <w:noProof/>
                <w:webHidden/>
              </w:rPr>
              <w:tab/>
            </w:r>
            <w:r>
              <w:rPr>
                <w:noProof/>
                <w:webHidden/>
              </w:rPr>
              <w:fldChar w:fldCharType="begin"/>
            </w:r>
            <w:r>
              <w:rPr>
                <w:noProof/>
                <w:webHidden/>
              </w:rPr>
              <w:instrText xml:space="preserve"> PAGEREF _Toc112813003 \h </w:instrText>
            </w:r>
            <w:r>
              <w:rPr>
                <w:noProof/>
                <w:webHidden/>
              </w:rPr>
            </w:r>
            <w:r>
              <w:rPr>
                <w:noProof/>
                <w:webHidden/>
              </w:rPr>
              <w:fldChar w:fldCharType="separate"/>
            </w:r>
            <w:r>
              <w:rPr>
                <w:noProof/>
                <w:webHidden/>
              </w:rPr>
              <w:t>50</w:t>
            </w:r>
            <w:r>
              <w:rPr>
                <w:noProof/>
                <w:webHidden/>
              </w:rPr>
              <w:fldChar w:fldCharType="end"/>
            </w:r>
          </w:hyperlink>
        </w:p>
        <w:p w14:paraId="2C2E6148" w14:textId="5C843779" w:rsidR="00271F95" w:rsidRDefault="00271F95">
          <w:pPr>
            <w:pStyle w:val="24"/>
            <w:rPr>
              <w:rFonts w:asciiTheme="minorHAnsi" w:eastAsiaTheme="minorEastAsia" w:hAnsiTheme="minorHAnsi" w:cstheme="minorBidi"/>
              <w:noProof/>
              <w:sz w:val="22"/>
              <w:szCs w:val="22"/>
              <w:lang w:eastAsia="ru-RU"/>
            </w:rPr>
          </w:pPr>
          <w:hyperlink w:anchor="_Toc112813004" w:history="1">
            <w:r w:rsidRPr="009B2A6E">
              <w:rPr>
                <w:rStyle w:val="a8"/>
                <w:noProof/>
                <w:snapToGrid w:val="0"/>
              </w:rPr>
              <w:t>4.4 Описание простых типов полей</w:t>
            </w:r>
            <w:r>
              <w:rPr>
                <w:noProof/>
                <w:webHidden/>
              </w:rPr>
              <w:tab/>
            </w:r>
            <w:r>
              <w:rPr>
                <w:noProof/>
                <w:webHidden/>
              </w:rPr>
              <w:fldChar w:fldCharType="begin"/>
            </w:r>
            <w:r>
              <w:rPr>
                <w:noProof/>
                <w:webHidden/>
              </w:rPr>
              <w:instrText xml:space="preserve"> PAGEREF _Toc112813004 \h </w:instrText>
            </w:r>
            <w:r>
              <w:rPr>
                <w:noProof/>
                <w:webHidden/>
              </w:rPr>
            </w:r>
            <w:r>
              <w:rPr>
                <w:noProof/>
                <w:webHidden/>
              </w:rPr>
              <w:fldChar w:fldCharType="separate"/>
            </w:r>
            <w:r>
              <w:rPr>
                <w:noProof/>
                <w:webHidden/>
              </w:rPr>
              <w:t>53</w:t>
            </w:r>
            <w:r>
              <w:rPr>
                <w:noProof/>
                <w:webHidden/>
              </w:rPr>
              <w:fldChar w:fldCharType="end"/>
            </w:r>
          </w:hyperlink>
        </w:p>
        <w:p w14:paraId="0A56DA41" w14:textId="025FB2E0" w:rsidR="00271F95" w:rsidRDefault="00271F95">
          <w:pPr>
            <w:pStyle w:val="24"/>
            <w:rPr>
              <w:rFonts w:asciiTheme="minorHAnsi" w:eastAsiaTheme="minorEastAsia" w:hAnsiTheme="minorHAnsi" w:cstheme="minorBidi"/>
              <w:noProof/>
              <w:sz w:val="22"/>
              <w:szCs w:val="22"/>
              <w:lang w:eastAsia="ru-RU"/>
            </w:rPr>
          </w:pPr>
          <w:hyperlink w:anchor="_Toc112813005" w:history="1">
            <w:r w:rsidRPr="009B2A6E">
              <w:rPr>
                <w:rStyle w:val="a8"/>
                <w:noProof/>
                <w:snapToGrid w:val="0"/>
              </w:rPr>
              <w:t>4.5 Описание проверок запроса на стороне поставщика</w:t>
            </w:r>
            <w:r>
              <w:rPr>
                <w:noProof/>
                <w:webHidden/>
              </w:rPr>
              <w:tab/>
            </w:r>
            <w:r>
              <w:rPr>
                <w:noProof/>
                <w:webHidden/>
              </w:rPr>
              <w:fldChar w:fldCharType="begin"/>
            </w:r>
            <w:r>
              <w:rPr>
                <w:noProof/>
                <w:webHidden/>
              </w:rPr>
              <w:instrText xml:space="preserve"> PAGEREF _Toc112813005 \h </w:instrText>
            </w:r>
            <w:r>
              <w:rPr>
                <w:noProof/>
                <w:webHidden/>
              </w:rPr>
            </w:r>
            <w:r>
              <w:rPr>
                <w:noProof/>
                <w:webHidden/>
              </w:rPr>
              <w:fldChar w:fldCharType="separate"/>
            </w:r>
            <w:r>
              <w:rPr>
                <w:noProof/>
                <w:webHidden/>
              </w:rPr>
              <w:t>55</w:t>
            </w:r>
            <w:r>
              <w:rPr>
                <w:noProof/>
                <w:webHidden/>
              </w:rPr>
              <w:fldChar w:fldCharType="end"/>
            </w:r>
          </w:hyperlink>
        </w:p>
        <w:p w14:paraId="40FFB3F3" w14:textId="61A83E2D" w:rsidR="00271F95" w:rsidRDefault="00271F95">
          <w:pPr>
            <w:pStyle w:val="24"/>
            <w:rPr>
              <w:rFonts w:asciiTheme="minorHAnsi" w:eastAsiaTheme="minorEastAsia" w:hAnsiTheme="minorHAnsi" w:cstheme="minorBidi"/>
              <w:noProof/>
              <w:sz w:val="22"/>
              <w:szCs w:val="22"/>
              <w:lang w:eastAsia="ru-RU"/>
            </w:rPr>
          </w:pPr>
          <w:hyperlink w:anchor="_Toc112813006" w:history="1">
            <w:r w:rsidRPr="009B2A6E">
              <w:rPr>
                <w:rStyle w:val="a8"/>
                <w:noProof/>
                <w:snapToGrid w:val="0"/>
              </w:rPr>
              <w:t>4.6 Описание кодов возвратов при ошибках и неуспешных проверках</w:t>
            </w:r>
            <w:r>
              <w:rPr>
                <w:noProof/>
                <w:webHidden/>
              </w:rPr>
              <w:tab/>
            </w:r>
            <w:r>
              <w:rPr>
                <w:noProof/>
                <w:webHidden/>
              </w:rPr>
              <w:fldChar w:fldCharType="begin"/>
            </w:r>
            <w:r>
              <w:rPr>
                <w:noProof/>
                <w:webHidden/>
              </w:rPr>
              <w:instrText xml:space="preserve"> PAGEREF _Toc112813006 \h </w:instrText>
            </w:r>
            <w:r>
              <w:rPr>
                <w:noProof/>
                <w:webHidden/>
              </w:rPr>
            </w:r>
            <w:r>
              <w:rPr>
                <w:noProof/>
                <w:webHidden/>
              </w:rPr>
              <w:fldChar w:fldCharType="separate"/>
            </w:r>
            <w:r>
              <w:rPr>
                <w:noProof/>
                <w:webHidden/>
              </w:rPr>
              <w:t>58</w:t>
            </w:r>
            <w:r>
              <w:rPr>
                <w:noProof/>
                <w:webHidden/>
              </w:rPr>
              <w:fldChar w:fldCharType="end"/>
            </w:r>
          </w:hyperlink>
        </w:p>
        <w:p w14:paraId="2CA73DEE" w14:textId="4639C651" w:rsidR="00271F95" w:rsidRDefault="00271F95">
          <w:pPr>
            <w:pStyle w:val="11"/>
            <w:rPr>
              <w:rFonts w:asciiTheme="minorHAnsi" w:eastAsiaTheme="minorEastAsia" w:hAnsiTheme="minorHAnsi" w:cstheme="minorBidi"/>
              <w:b w:val="0"/>
              <w:noProof/>
              <w:sz w:val="22"/>
              <w:szCs w:val="22"/>
              <w:lang w:eastAsia="ru-RU"/>
            </w:rPr>
          </w:pPr>
          <w:hyperlink w:anchor="_Toc112813007" w:history="1">
            <w:r w:rsidRPr="009B2A6E">
              <w:rPr>
                <w:rStyle w:val="a8"/>
                <w:noProof/>
                <w:snapToGrid w:val="0"/>
              </w:rPr>
              <w:t>5 ДОПОЛНИТЕЛЬНАЯ ИНФОРМАЦИЯ</w:t>
            </w:r>
            <w:r>
              <w:rPr>
                <w:noProof/>
                <w:webHidden/>
              </w:rPr>
              <w:tab/>
            </w:r>
            <w:r>
              <w:rPr>
                <w:noProof/>
                <w:webHidden/>
              </w:rPr>
              <w:fldChar w:fldCharType="begin"/>
            </w:r>
            <w:r>
              <w:rPr>
                <w:noProof/>
                <w:webHidden/>
              </w:rPr>
              <w:instrText xml:space="preserve"> PAGEREF _Toc112813007 \h </w:instrText>
            </w:r>
            <w:r>
              <w:rPr>
                <w:noProof/>
                <w:webHidden/>
              </w:rPr>
            </w:r>
            <w:r>
              <w:rPr>
                <w:noProof/>
                <w:webHidden/>
              </w:rPr>
              <w:fldChar w:fldCharType="separate"/>
            </w:r>
            <w:r>
              <w:rPr>
                <w:noProof/>
                <w:webHidden/>
              </w:rPr>
              <w:t>59</w:t>
            </w:r>
            <w:r>
              <w:rPr>
                <w:noProof/>
                <w:webHidden/>
              </w:rPr>
              <w:fldChar w:fldCharType="end"/>
            </w:r>
          </w:hyperlink>
        </w:p>
        <w:p w14:paraId="26FFA655" w14:textId="1636B87D" w:rsidR="00271F95" w:rsidRDefault="00271F95">
          <w:pPr>
            <w:pStyle w:val="24"/>
            <w:rPr>
              <w:rFonts w:asciiTheme="minorHAnsi" w:eastAsiaTheme="minorEastAsia" w:hAnsiTheme="minorHAnsi" w:cstheme="minorBidi"/>
              <w:noProof/>
              <w:sz w:val="22"/>
              <w:szCs w:val="22"/>
              <w:lang w:eastAsia="ru-RU"/>
            </w:rPr>
          </w:pPr>
          <w:hyperlink w:anchor="_Toc112813008" w:history="1">
            <w:r w:rsidRPr="009B2A6E">
              <w:rPr>
                <w:rStyle w:val="a8"/>
                <w:noProof/>
                <w:snapToGrid w:val="0"/>
              </w:rPr>
              <w:t>5.1</w:t>
            </w:r>
            <w:r w:rsidRPr="009B2A6E">
              <w:rPr>
                <w:rStyle w:val="a8"/>
                <w:noProof/>
              </w:rPr>
              <w:t xml:space="preserve"> Уникальный</w:t>
            </w:r>
            <w:r w:rsidRPr="009B2A6E">
              <w:rPr>
                <w:rStyle w:val="a8"/>
                <w:noProof/>
                <w:snapToGrid w:val="0"/>
              </w:rPr>
              <w:t xml:space="preserve"> идентификатор начисления</w:t>
            </w:r>
            <w:r>
              <w:rPr>
                <w:noProof/>
                <w:webHidden/>
              </w:rPr>
              <w:tab/>
            </w:r>
            <w:r>
              <w:rPr>
                <w:noProof/>
                <w:webHidden/>
              </w:rPr>
              <w:fldChar w:fldCharType="begin"/>
            </w:r>
            <w:r>
              <w:rPr>
                <w:noProof/>
                <w:webHidden/>
              </w:rPr>
              <w:instrText xml:space="preserve"> PAGEREF _Toc112813008 \h </w:instrText>
            </w:r>
            <w:r>
              <w:rPr>
                <w:noProof/>
                <w:webHidden/>
              </w:rPr>
            </w:r>
            <w:r>
              <w:rPr>
                <w:noProof/>
                <w:webHidden/>
              </w:rPr>
              <w:fldChar w:fldCharType="separate"/>
            </w:r>
            <w:r>
              <w:rPr>
                <w:noProof/>
                <w:webHidden/>
              </w:rPr>
              <w:t>59</w:t>
            </w:r>
            <w:r>
              <w:rPr>
                <w:noProof/>
                <w:webHidden/>
              </w:rPr>
              <w:fldChar w:fldCharType="end"/>
            </w:r>
          </w:hyperlink>
        </w:p>
        <w:p w14:paraId="389CE0AC" w14:textId="23EDA36E" w:rsidR="00271F95" w:rsidRDefault="00271F95">
          <w:pPr>
            <w:pStyle w:val="33"/>
            <w:rPr>
              <w:rFonts w:asciiTheme="minorHAnsi" w:eastAsiaTheme="minorEastAsia" w:hAnsiTheme="minorHAnsi" w:cstheme="minorBidi"/>
              <w:noProof/>
              <w:sz w:val="22"/>
              <w:szCs w:val="22"/>
              <w:lang w:eastAsia="ru-RU"/>
            </w:rPr>
          </w:pPr>
          <w:hyperlink w:anchor="_Toc112813009" w:history="1">
            <w:r w:rsidRPr="009B2A6E">
              <w:rPr>
                <w:rStyle w:val="a8"/>
                <w:noProof/>
              </w:rPr>
              <w:t>5.1.1 Структура УИН для АН и ГАН, являющихся федеральными органами государственной власти, для государственных внебюджетных фондов, для Банка России</w:t>
            </w:r>
            <w:r>
              <w:rPr>
                <w:noProof/>
                <w:webHidden/>
              </w:rPr>
              <w:tab/>
            </w:r>
            <w:r>
              <w:rPr>
                <w:noProof/>
                <w:webHidden/>
              </w:rPr>
              <w:fldChar w:fldCharType="begin"/>
            </w:r>
            <w:r>
              <w:rPr>
                <w:noProof/>
                <w:webHidden/>
              </w:rPr>
              <w:instrText xml:space="preserve"> PAGEREF _Toc112813009 \h </w:instrText>
            </w:r>
            <w:r>
              <w:rPr>
                <w:noProof/>
                <w:webHidden/>
              </w:rPr>
            </w:r>
            <w:r>
              <w:rPr>
                <w:noProof/>
                <w:webHidden/>
              </w:rPr>
              <w:fldChar w:fldCharType="separate"/>
            </w:r>
            <w:r>
              <w:rPr>
                <w:noProof/>
                <w:webHidden/>
              </w:rPr>
              <w:t>59</w:t>
            </w:r>
            <w:r>
              <w:rPr>
                <w:noProof/>
                <w:webHidden/>
              </w:rPr>
              <w:fldChar w:fldCharType="end"/>
            </w:r>
          </w:hyperlink>
        </w:p>
        <w:p w14:paraId="7563FF7F" w14:textId="265C5F0C" w:rsidR="00271F95" w:rsidRDefault="00271F95">
          <w:pPr>
            <w:pStyle w:val="33"/>
            <w:rPr>
              <w:rFonts w:asciiTheme="minorHAnsi" w:eastAsiaTheme="minorEastAsia" w:hAnsiTheme="minorHAnsi" w:cstheme="minorBidi"/>
              <w:noProof/>
              <w:sz w:val="22"/>
              <w:szCs w:val="22"/>
              <w:lang w:eastAsia="ru-RU"/>
            </w:rPr>
          </w:pPr>
          <w:hyperlink w:anchor="_Toc112813010" w:history="1">
            <w:r w:rsidRPr="009B2A6E">
              <w:rPr>
                <w:rStyle w:val="a8"/>
                <w:noProof/>
              </w:rPr>
              <w:t>5.1.2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Pr>
                <w:noProof/>
                <w:webHidden/>
              </w:rPr>
              <w:tab/>
            </w:r>
            <w:r>
              <w:rPr>
                <w:noProof/>
                <w:webHidden/>
              </w:rPr>
              <w:fldChar w:fldCharType="begin"/>
            </w:r>
            <w:r>
              <w:rPr>
                <w:noProof/>
                <w:webHidden/>
              </w:rPr>
              <w:instrText xml:space="preserve"> PAGEREF _Toc112813010 \h </w:instrText>
            </w:r>
            <w:r>
              <w:rPr>
                <w:noProof/>
                <w:webHidden/>
              </w:rPr>
            </w:r>
            <w:r>
              <w:rPr>
                <w:noProof/>
                <w:webHidden/>
              </w:rPr>
              <w:fldChar w:fldCharType="separate"/>
            </w:r>
            <w:r>
              <w:rPr>
                <w:noProof/>
                <w:webHidden/>
              </w:rPr>
              <w:t>59</w:t>
            </w:r>
            <w:r>
              <w:rPr>
                <w:noProof/>
                <w:webHidden/>
              </w:rPr>
              <w:fldChar w:fldCharType="end"/>
            </w:r>
          </w:hyperlink>
        </w:p>
        <w:p w14:paraId="184DA340" w14:textId="76E7552F" w:rsidR="00271F95" w:rsidRDefault="00271F95">
          <w:pPr>
            <w:pStyle w:val="33"/>
            <w:rPr>
              <w:rFonts w:asciiTheme="minorHAnsi" w:eastAsiaTheme="minorEastAsia" w:hAnsiTheme="minorHAnsi" w:cstheme="minorBidi"/>
              <w:noProof/>
              <w:sz w:val="22"/>
              <w:szCs w:val="22"/>
              <w:lang w:eastAsia="ru-RU"/>
            </w:rPr>
          </w:pPr>
          <w:hyperlink w:anchor="_Toc112813011" w:history="1">
            <w:r w:rsidRPr="009B2A6E">
              <w:rPr>
                <w:rStyle w:val="a8"/>
                <w:noProof/>
              </w:rPr>
              <w:t>5.1.3 Правила расчета контрольного разряда УИН</w:t>
            </w:r>
            <w:r>
              <w:rPr>
                <w:noProof/>
                <w:webHidden/>
              </w:rPr>
              <w:tab/>
            </w:r>
            <w:r>
              <w:rPr>
                <w:noProof/>
                <w:webHidden/>
              </w:rPr>
              <w:fldChar w:fldCharType="begin"/>
            </w:r>
            <w:r>
              <w:rPr>
                <w:noProof/>
                <w:webHidden/>
              </w:rPr>
              <w:instrText xml:space="preserve"> PAGEREF _Toc112813011 \h </w:instrText>
            </w:r>
            <w:r>
              <w:rPr>
                <w:noProof/>
                <w:webHidden/>
              </w:rPr>
            </w:r>
            <w:r>
              <w:rPr>
                <w:noProof/>
                <w:webHidden/>
              </w:rPr>
              <w:fldChar w:fldCharType="separate"/>
            </w:r>
            <w:r>
              <w:rPr>
                <w:noProof/>
                <w:webHidden/>
              </w:rPr>
              <w:t>59</w:t>
            </w:r>
            <w:r>
              <w:rPr>
                <w:noProof/>
                <w:webHidden/>
              </w:rPr>
              <w:fldChar w:fldCharType="end"/>
            </w:r>
          </w:hyperlink>
        </w:p>
        <w:p w14:paraId="757C8851" w14:textId="3CD39908" w:rsidR="00271F95" w:rsidRDefault="00271F95">
          <w:pPr>
            <w:pStyle w:val="24"/>
            <w:rPr>
              <w:rFonts w:asciiTheme="minorHAnsi" w:eastAsiaTheme="minorEastAsia" w:hAnsiTheme="minorHAnsi" w:cstheme="minorBidi"/>
              <w:noProof/>
              <w:sz w:val="22"/>
              <w:szCs w:val="22"/>
              <w:lang w:eastAsia="ru-RU"/>
            </w:rPr>
          </w:pPr>
          <w:hyperlink w:anchor="_Toc112813012" w:history="1">
            <w:r w:rsidRPr="009B2A6E">
              <w:rPr>
                <w:rStyle w:val="a8"/>
                <w:noProof/>
              </w:rPr>
              <w:t>5.2 Контактная информация</w:t>
            </w:r>
            <w:r>
              <w:rPr>
                <w:noProof/>
                <w:webHidden/>
              </w:rPr>
              <w:tab/>
            </w:r>
            <w:r>
              <w:rPr>
                <w:noProof/>
                <w:webHidden/>
              </w:rPr>
              <w:fldChar w:fldCharType="begin"/>
            </w:r>
            <w:r>
              <w:rPr>
                <w:noProof/>
                <w:webHidden/>
              </w:rPr>
              <w:instrText xml:space="preserve"> PAGEREF _Toc112813012 \h </w:instrText>
            </w:r>
            <w:r>
              <w:rPr>
                <w:noProof/>
                <w:webHidden/>
              </w:rPr>
            </w:r>
            <w:r>
              <w:rPr>
                <w:noProof/>
                <w:webHidden/>
              </w:rPr>
              <w:fldChar w:fldCharType="separate"/>
            </w:r>
            <w:r>
              <w:rPr>
                <w:noProof/>
                <w:webHidden/>
              </w:rPr>
              <w:t>60</w:t>
            </w:r>
            <w:r>
              <w:rPr>
                <w:noProof/>
                <w:webHidden/>
              </w:rPr>
              <w:fldChar w:fldCharType="end"/>
            </w:r>
          </w:hyperlink>
        </w:p>
        <w:p w14:paraId="2C49B2A5" w14:textId="27713908" w:rsidR="003D138D" w:rsidRPr="00203C8E" w:rsidRDefault="008A17D4" w:rsidP="00C826B4">
          <w:pPr>
            <w:pStyle w:val="24"/>
            <w:ind w:left="0" w:firstLine="0"/>
          </w:pPr>
          <w:r w:rsidRPr="00203C8E">
            <w:fldChar w:fldCharType="end"/>
          </w:r>
        </w:p>
      </w:sdtContent>
    </w:sdt>
    <w:p w14:paraId="77357A17" w14:textId="54716AF7" w:rsidR="00A505CB" w:rsidRPr="00203C8E" w:rsidRDefault="00A505CB" w:rsidP="00886C75">
      <w:pPr>
        <w:pStyle w:val="af3"/>
      </w:pPr>
    </w:p>
    <w:p w14:paraId="4056C815" w14:textId="77777777" w:rsidR="001550D1" w:rsidRDefault="001550D1" w:rsidP="00886C75">
      <w:pPr>
        <w:pStyle w:val="af3"/>
      </w:pPr>
    </w:p>
    <w:p w14:paraId="1EF7FF3C" w14:textId="77777777" w:rsidR="001550D1" w:rsidRDefault="001550D1" w:rsidP="00886C75">
      <w:pPr>
        <w:pStyle w:val="af3"/>
      </w:pPr>
    </w:p>
    <w:p w14:paraId="55B41685" w14:textId="77777777" w:rsidR="001550D1" w:rsidRDefault="001550D1" w:rsidP="00886C75">
      <w:pPr>
        <w:pStyle w:val="af3"/>
      </w:pPr>
    </w:p>
    <w:p w14:paraId="7DBBCDC6" w14:textId="13944EFB" w:rsidR="001550D1" w:rsidRDefault="001550D1" w:rsidP="00886C75">
      <w:pPr>
        <w:pStyle w:val="af3"/>
      </w:pPr>
    </w:p>
    <w:p w14:paraId="3BA6B33F" w14:textId="260226F8" w:rsidR="001550D1" w:rsidRDefault="001550D1" w:rsidP="00886C75">
      <w:pPr>
        <w:pStyle w:val="af3"/>
      </w:pPr>
    </w:p>
    <w:p w14:paraId="3B9DB3AA" w14:textId="2C0243BF" w:rsidR="001550D1" w:rsidRDefault="001550D1" w:rsidP="00886C75">
      <w:pPr>
        <w:pStyle w:val="af3"/>
      </w:pPr>
    </w:p>
    <w:p w14:paraId="6DEDB8B2" w14:textId="77777777" w:rsidR="001550D1" w:rsidRDefault="001550D1" w:rsidP="00886C75">
      <w:pPr>
        <w:pStyle w:val="af3"/>
      </w:pPr>
    </w:p>
    <w:p w14:paraId="22E70415" w14:textId="77777777" w:rsidR="001550D1" w:rsidRDefault="001550D1" w:rsidP="00886C75">
      <w:pPr>
        <w:pStyle w:val="af3"/>
      </w:pPr>
    </w:p>
    <w:p w14:paraId="5999ADEE" w14:textId="28D23279" w:rsidR="00A505CB" w:rsidRPr="00203C8E" w:rsidRDefault="009224AB" w:rsidP="001532E9">
      <w:pPr>
        <w:pStyle w:val="af1"/>
        <w:pageBreakBefore/>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203C8E" w14:paraId="433FDB2A" w14:textId="77777777" w:rsidTr="002A2D35">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203C8E" w:rsidRDefault="009224AB">
            <w:pPr>
              <w:pStyle w:val="af2"/>
              <w:rPr>
                <w:rFonts w:ascii="Times New Roman" w:cs="Times New Roman"/>
              </w:rPr>
            </w:pPr>
            <w:r w:rsidRPr="00203C8E">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203C8E" w:rsidRDefault="009224AB">
            <w:pPr>
              <w:pStyle w:val="af2"/>
              <w:rPr>
                <w:rFonts w:ascii="Times New Roman" w:cs="Times New Roman"/>
              </w:rPr>
            </w:pPr>
            <w:r w:rsidRPr="00203C8E">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203C8E" w:rsidRDefault="009224AB">
            <w:pPr>
              <w:pStyle w:val="af2"/>
              <w:rPr>
                <w:rFonts w:ascii="Times New Roman" w:cs="Times New Roman"/>
              </w:rPr>
            </w:pPr>
            <w:r w:rsidRPr="00203C8E">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203C8E" w:rsidRDefault="009224AB">
            <w:pPr>
              <w:pStyle w:val="af2"/>
              <w:rPr>
                <w:rFonts w:ascii="Times New Roman" w:cs="Times New Roman"/>
              </w:rPr>
            </w:pPr>
            <w:r w:rsidRPr="00203C8E">
              <w:rPr>
                <w:rFonts w:ascii="Times New Roman" w:cs="Times New Roman"/>
              </w:rPr>
              <w:t>Изменения</w:t>
            </w:r>
          </w:p>
        </w:tc>
      </w:tr>
      <w:tr w:rsidR="00A505CB" w:rsidRPr="00203C8E" w14:paraId="7645F8EB"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203C8E" w:rsidRDefault="007B3788">
            <w:r w:rsidRPr="00203C8E">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0508197" w:rsidR="00A505CB" w:rsidRPr="00203C8E" w:rsidRDefault="002A2D35">
            <w:r>
              <w:t>25</w:t>
            </w:r>
            <w:r w:rsidR="00DD5F5A" w:rsidRPr="00203C8E">
              <w:t>.0</w:t>
            </w:r>
            <w:r>
              <w:t>3</w:t>
            </w:r>
            <w:r w:rsidR="00DD5F5A" w:rsidRPr="00203C8E">
              <w:t>.20</w:t>
            </w:r>
            <w:r>
              <w:t>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13F7EA34" w:rsidR="00A505CB" w:rsidRPr="00203C8E" w:rsidRDefault="002A2D35">
            <w:r>
              <w:t>Оленченко Ю.А.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203C8E" w:rsidRDefault="001C737C">
            <w:r w:rsidRPr="00203C8E">
              <w:t>Первая версия документа</w:t>
            </w:r>
          </w:p>
        </w:tc>
      </w:tr>
      <w:tr w:rsidR="00994E24" w:rsidRPr="00203C8E" w14:paraId="2859E8DA"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A5E50" w14:textId="21358BAD" w:rsidR="00994E24" w:rsidRPr="00203C8E" w:rsidRDefault="004C774F">
            <w: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60D544" w14:textId="76F90EF6" w:rsidR="00994E24" w:rsidRDefault="00F9409B">
            <w:r>
              <w:t>22</w:t>
            </w:r>
            <w:r w:rsidR="004C774F">
              <w:t>.0</w:t>
            </w:r>
            <w:r>
              <w:t>7</w:t>
            </w:r>
            <w:r w:rsidR="004C774F">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E26002" w14:textId="4BBFD97E" w:rsidR="00994E24" w:rsidRDefault="001D0EBA">
            <w: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1E4975" w14:textId="77777777" w:rsidR="00F432D8" w:rsidRPr="00E52D4B" w:rsidRDefault="00F432D8" w:rsidP="00F432D8">
            <w:pPr>
              <w:pStyle w:val="af6"/>
              <w:ind w:left="0"/>
              <w:jc w:val="both"/>
            </w:pPr>
            <w:r w:rsidRPr="00E52D4B">
              <w:t>Внесены изменения в схему Common.xsd.</w:t>
            </w:r>
          </w:p>
          <w:p w14:paraId="4DF4DCDA" w14:textId="77777777" w:rsidR="00F432D8" w:rsidRPr="00E52D4B" w:rsidRDefault="00F432D8" w:rsidP="00F432D8">
            <w:pPr>
              <w:pStyle w:val="af6"/>
              <w:ind w:left="0"/>
              <w:jc w:val="both"/>
            </w:pPr>
            <w:r w:rsidRPr="00E52D4B">
              <w:t>Версия схем изменена на 2.4.0</w:t>
            </w:r>
          </w:p>
          <w:p w14:paraId="54446F64" w14:textId="77777777" w:rsidR="00994E24" w:rsidRDefault="00F432D8" w:rsidP="00F432D8">
            <w:r w:rsidRPr="00E52D4B">
              <w:t>Актуализированы схемы вида сведений (п. 2.1), эталонные запросы и ответы (п.2.2), тестовые сценарии (п.3.1).</w:t>
            </w:r>
          </w:p>
          <w:p w14:paraId="2989D916" w14:textId="2C5EA09E" w:rsidR="00E52D4B" w:rsidRPr="00203C8E" w:rsidRDefault="00E52D4B" w:rsidP="00E52D4B">
            <w:r w:rsidRPr="0087693D">
              <w:t>Добавлен контрол</w:t>
            </w:r>
            <w:r>
              <w:t>ь</w:t>
            </w:r>
            <w:r w:rsidRPr="0087693D">
              <w:t xml:space="preserve"> с кодом ошибки </w:t>
            </w:r>
            <w:r>
              <w:t>«102</w:t>
            </w:r>
            <w:r w:rsidR="001532E9">
              <w:t>»</w:t>
            </w:r>
            <w:r w:rsidRPr="0087693D">
              <w:rPr>
                <w:spacing w:val="-5"/>
              </w:rPr>
              <w:t xml:space="preserve">  (п. </w:t>
            </w:r>
            <w:r w:rsidRPr="0087693D">
              <w:rPr>
                <w:spacing w:val="-5"/>
              </w:rPr>
              <w:fldChar w:fldCharType="begin"/>
            </w:r>
            <w:r w:rsidRPr="0087693D">
              <w:rPr>
                <w:spacing w:val="-5"/>
              </w:rPr>
              <w:instrText xml:space="preserve"> REF _Ref497143976 \r \h  \* MERGEFORMAT </w:instrText>
            </w:r>
            <w:r w:rsidRPr="0087693D">
              <w:rPr>
                <w:spacing w:val="-5"/>
              </w:rPr>
            </w:r>
            <w:r w:rsidRPr="0087693D">
              <w:rPr>
                <w:spacing w:val="-5"/>
              </w:rPr>
              <w:fldChar w:fldCharType="separate"/>
            </w:r>
            <w:r w:rsidRPr="0087693D">
              <w:rPr>
                <w:spacing w:val="-5"/>
              </w:rPr>
              <w:t>4.5</w:t>
            </w:r>
            <w:r w:rsidRPr="0087693D">
              <w:rPr>
                <w:spacing w:val="-5"/>
              </w:rPr>
              <w:fldChar w:fldCharType="end"/>
            </w:r>
            <w:r>
              <w:rPr>
                <w:spacing w:val="-5"/>
              </w:rPr>
              <w:t>, п. 4.6</w:t>
            </w:r>
            <w:r w:rsidRPr="0087693D">
              <w:rPr>
                <w:spacing w:val="-5"/>
              </w:rPr>
              <w:t>).</w:t>
            </w:r>
          </w:p>
        </w:tc>
      </w:tr>
      <w:tr w:rsidR="009D0943" w:rsidRPr="00203C8E" w14:paraId="6F70DFB9"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B0CDA3" w14:textId="5E8133BF" w:rsidR="009D0943" w:rsidRDefault="009D0943">
            <w: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CDC17B" w14:textId="7F7CCE62" w:rsidR="009D0943" w:rsidRDefault="009D0943">
            <w:r>
              <w:t>01.0</w:t>
            </w:r>
            <w:r w:rsidR="000F7713">
              <w:t>7</w:t>
            </w:r>
            <w: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84484C" w14:textId="428FFB92" w:rsidR="009D0943" w:rsidRDefault="009D0943">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AA0C85" w14:textId="5742A4D6" w:rsidR="009D0943" w:rsidRPr="00E52D4B" w:rsidRDefault="009D0943" w:rsidP="009D0943">
            <w:pPr>
              <w:pStyle w:val="af6"/>
              <w:ind w:left="0"/>
              <w:jc w:val="both"/>
            </w:pPr>
            <w:r w:rsidRPr="00E52D4B">
              <w:t>Версия схем изменена на 2.</w:t>
            </w:r>
            <w:r>
              <w:t>5</w:t>
            </w:r>
            <w:r w:rsidRPr="00E52D4B">
              <w:t>.0</w:t>
            </w:r>
          </w:p>
          <w:p w14:paraId="02AF2DD3" w14:textId="77777777" w:rsidR="009D0943" w:rsidRDefault="009D0943" w:rsidP="009D0943">
            <w:r w:rsidRPr="00E52D4B">
              <w:t>Актуализированы схемы вида сведений (п. 2.1), эталонные запросы и ответы (п.2.2), тестовые сценарии (п.3.1).</w:t>
            </w:r>
          </w:p>
          <w:p w14:paraId="1F8044F2" w14:textId="77777777" w:rsidR="009D0943" w:rsidRDefault="009D0943" w:rsidP="00F432D8">
            <w:pPr>
              <w:pStyle w:val="af6"/>
              <w:ind w:left="0"/>
              <w:jc w:val="both"/>
            </w:pPr>
            <w:r>
              <w:t>Исключен термин «УИП»</w:t>
            </w:r>
          </w:p>
          <w:p w14:paraId="67439DAC" w14:textId="77777777" w:rsidR="009D0943" w:rsidRDefault="009D0943" w:rsidP="00F432D8">
            <w:pPr>
              <w:pStyle w:val="af6"/>
              <w:ind w:left="0"/>
              <w:jc w:val="both"/>
            </w:pPr>
            <w:r>
              <w:t xml:space="preserve">Актуализировано описание полей данных </w:t>
            </w:r>
            <w:r w:rsidRPr="009D0943">
              <w:t>OrgNameType</w:t>
            </w:r>
            <w:r>
              <w:t xml:space="preserve"> (п.4.4)</w:t>
            </w:r>
          </w:p>
          <w:p w14:paraId="06D689CB" w14:textId="4F6EC335" w:rsidR="009D0943" w:rsidRPr="00E52D4B" w:rsidRDefault="009D0943" w:rsidP="00F432D8">
            <w:pPr>
              <w:pStyle w:val="af6"/>
              <w:ind w:left="0"/>
              <w:jc w:val="both"/>
            </w:pPr>
          </w:p>
        </w:tc>
      </w:tr>
    </w:tbl>
    <w:p w14:paraId="3120BBC1" w14:textId="201D6A5C" w:rsidR="00A505CB" w:rsidRPr="00203C8E" w:rsidRDefault="00A505CB">
      <w:pPr>
        <w:pStyle w:val="af3"/>
        <w:rPr>
          <w:color w:val="A6A6A6"/>
          <w:u w:color="A6A6A6"/>
        </w:rPr>
      </w:pPr>
    </w:p>
    <w:p w14:paraId="4FCFB195" w14:textId="01DEF138" w:rsidR="00A505CB" w:rsidRPr="00203C8E" w:rsidRDefault="009224AB" w:rsidP="00C826B4">
      <w:pPr>
        <w:pStyle w:val="af1"/>
        <w:keepNext/>
        <w:keepLines/>
        <w:rPr>
          <w:rFonts w:ascii="Times New Roman" w:eastAsia="Calibri" w:hAnsi="Times New Roman" w:cs="Times New Roman"/>
        </w:rPr>
      </w:pPr>
      <w:r w:rsidRPr="00203C8E">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203C8E"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203C8E" w:rsidRDefault="009224AB" w:rsidP="00C826B4">
            <w:pPr>
              <w:pStyle w:val="af2"/>
              <w:keepLines/>
              <w:rPr>
                <w:rFonts w:ascii="Times New Roman" w:cs="Times New Roman"/>
              </w:rPr>
            </w:pPr>
            <w:r w:rsidRPr="00203C8E">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203C8E" w:rsidRDefault="009224AB" w:rsidP="00C826B4">
            <w:pPr>
              <w:pStyle w:val="af2"/>
              <w:keepLines/>
              <w:rPr>
                <w:rFonts w:ascii="Times New Roman" w:cs="Times New Roman"/>
              </w:rPr>
            </w:pPr>
            <w:r w:rsidRPr="00203C8E">
              <w:rPr>
                <w:rFonts w:ascii="Times New Roman" w:cs="Times New Roman"/>
              </w:rPr>
              <w:t>Описание</w:t>
            </w:r>
          </w:p>
        </w:tc>
      </w:tr>
      <w:tr w:rsidR="00F649A0" w:rsidRPr="00203C8E" w14:paraId="0E5A294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EE6FB1" w14:textId="66C6BCE6" w:rsidR="00F649A0" w:rsidRPr="00203C8E" w:rsidRDefault="00F649A0" w:rsidP="00F649A0">
            <w:r w:rsidRPr="00203C8E">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3FD1A3" w14:textId="7149ACC1" w:rsidR="00F649A0" w:rsidRPr="00203C8E" w:rsidRDefault="00F649A0" w:rsidP="00F649A0">
            <w:r w:rsidRPr="00203C8E">
              <w:t>Администратор начислений</w:t>
            </w:r>
          </w:p>
        </w:tc>
      </w:tr>
      <w:tr w:rsidR="00F649A0" w:rsidRPr="00203C8E" w14:paraId="5E50C82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C8AEC0" w14:textId="32754E51" w:rsidR="00F649A0" w:rsidRPr="00203C8E" w:rsidRDefault="00F649A0" w:rsidP="00F649A0">
            <w:r w:rsidRPr="00203C8E">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E4BDC4" w14:textId="594A49F9" w:rsidR="00F649A0" w:rsidRPr="00203C8E" w:rsidRDefault="00F649A0" w:rsidP="00F649A0">
            <w:r w:rsidRPr="00203C8E">
              <w:t>Администратор платежей</w:t>
            </w:r>
          </w:p>
        </w:tc>
      </w:tr>
      <w:tr w:rsidR="00F649A0" w:rsidRPr="00203C8E" w14:paraId="635D9A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26D033" w14:textId="1204B96A" w:rsidR="00F649A0" w:rsidRPr="00203C8E" w:rsidRDefault="00F649A0" w:rsidP="00F649A0">
            <w:r w:rsidRPr="00203C8E">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E22E6" w14:textId="5A49D6D2" w:rsidR="00F649A0" w:rsidRPr="00203C8E" w:rsidRDefault="00F649A0" w:rsidP="00F649A0">
            <w:r w:rsidRPr="00203C8E">
              <w:t>Банковский платежный агент</w:t>
            </w:r>
          </w:p>
        </w:tc>
      </w:tr>
      <w:tr w:rsidR="00F649A0" w:rsidRPr="00203C8E" w14:paraId="3E80977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C363A6" w14:textId="6700928F" w:rsidR="00F649A0" w:rsidRPr="00203C8E" w:rsidRDefault="00F649A0" w:rsidP="00F649A0">
            <w:r w:rsidRPr="00203C8E">
              <w:rPr>
                <w:lang w:val="en-US"/>
              </w:rPr>
              <w:t>ГА</w:t>
            </w:r>
            <w:r w:rsidRPr="00203C8E">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2BBEF" w14:textId="1C0356BC" w:rsidR="00F649A0" w:rsidRPr="00203C8E" w:rsidRDefault="00F649A0" w:rsidP="00F649A0">
            <w:r w:rsidRPr="00203C8E">
              <w:t>Главный администратор начислений</w:t>
            </w:r>
          </w:p>
        </w:tc>
      </w:tr>
      <w:tr w:rsidR="00F649A0" w:rsidRPr="00203C8E" w14:paraId="07D7C65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5D8EB8" w14:textId="47233B85" w:rsidR="00F649A0" w:rsidRPr="00203C8E" w:rsidRDefault="00F649A0" w:rsidP="00F649A0">
            <w:r w:rsidRPr="00203C8E">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91497" w14:textId="2DAF3343" w:rsidR="00F649A0" w:rsidRPr="00203C8E" w:rsidRDefault="00F649A0" w:rsidP="00F649A0">
            <w:r w:rsidRPr="00203C8E">
              <w:t>Главный администратор платежей</w:t>
            </w:r>
          </w:p>
        </w:tc>
      </w:tr>
      <w:tr w:rsidR="00F649A0" w:rsidRPr="00203C8E"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203C8E" w:rsidRDefault="00F649A0" w:rsidP="00F649A0">
            <w:r w:rsidRPr="00203C8E">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203C8E" w:rsidRDefault="00F649A0" w:rsidP="00F649A0">
            <w:r w:rsidRPr="00203C8E">
              <w:t>Государственная информационная система о государственных и муниципальных платежах</w:t>
            </w:r>
          </w:p>
        </w:tc>
      </w:tr>
      <w:tr w:rsidR="001D30FC" w:rsidRPr="00203C8E" w14:paraId="114067A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F9697" w14:textId="03D630B7" w:rsidR="001D30FC" w:rsidRPr="00203C8E" w:rsidRDefault="001D30FC" w:rsidP="001D30FC">
            <w:r>
              <w:rPr>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0EEA8" w14:textId="4B179EB7" w:rsidR="001D30FC" w:rsidRPr="00203C8E" w:rsidRDefault="001D30FC" w:rsidP="001B06E9">
            <w:pPr>
              <w:jc w:val="both"/>
            </w:pPr>
            <w:r>
              <w:rPr>
                <w:szCs w:val="24"/>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szCs w:val="24"/>
              </w:rPr>
              <w:t>для осуществления и отражения операций с денежными средствами Фонда национального благосостояния</w:t>
            </w:r>
          </w:p>
        </w:tc>
      </w:tr>
      <w:tr w:rsidR="001D30FC" w:rsidRPr="00203C8E" w14:paraId="3C2023D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ECF712" w14:textId="482844D6" w:rsidR="001D30FC" w:rsidRPr="00203C8E" w:rsidRDefault="001D30FC" w:rsidP="001D30FC">
            <w:r w:rsidRPr="00203C8E">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CF4894" w14:textId="72066F79" w:rsidR="001D30FC" w:rsidRPr="00203C8E" w:rsidRDefault="000F7713" w:rsidP="001D30FC">
            <w:r>
              <w:t>Орган</w:t>
            </w:r>
            <w:r w:rsidRPr="00203C8E">
              <w:t xml:space="preserve"> </w:t>
            </w:r>
            <w:r w:rsidR="001D30FC" w:rsidRPr="00203C8E">
              <w:t>записи актов гражданского состояния</w:t>
            </w:r>
          </w:p>
        </w:tc>
      </w:tr>
      <w:tr w:rsidR="001D30FC" w:rsidRPr="00203C8E"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1D30FC" w:rsidRPr="00203C8E" w:rsidRDefault="001D30FC" w:rsidP="001D30FC">
            <w:r w:rsidRPr="00203C8E">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1D30FC" w:rsidRPr="00203C8E" w:rsidRDefault="001D30FC" w:rsidP="001D30FC">
            <w:r w:rsidRPr="00203C8E">
              <w:t>Индивидуальный номер налогоплательщика</w:t>
            </w:r>
          </w:p>
        </w:tc>
      </w:tr>
      <w:tr w:rsidR="001D30FC" w:rsidRPr="00203C8E" w14:paraId="14172B0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E894D" w14:textId="49E114FA" w:rsidR="001D30FC" w:rsidRPr="00203C8E" w:rsidRDefault="001D30FC" w:rsidP="001D30FC">
            <w:r>
              <w:rPr>
                <w:szCs w:val="24"/>
              </w:rPr>
              <w:lastRenderedPageBreak/>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462570" w14:textId="5AEE93D5" w:rsidR="001D30FC" w:rsidRPr="00203C8E" w:rsidRDefault="001D30FC" w:rsidP="001B06E9">
            <w:pPr>
              <w:jc w:val="both"/>
            </w:pPr>
            <w:r>
              <w:rPr>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1D30FC" w:rsidRPr="00203C8E"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1D30FC" w:rsidRPr="00203C8E" w:rsidRDefault="001D30FC" w:rsidP="001D30FC">
            <w:r w:rsidRPr="00203C8E">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1D30FC" w:rsidRPr="00203C8E" w:rsidRDefault="001D30FC" w:rsidP="001D30FC">
            <w:r w:rsidRPr="00203C8E">
              <w:t>Код бюджетной классификации Российской Федерации.</w:t>
            </w:r>
          </w:p>
        </w:tc>
      </w:tr>
      <w:tr w:rsidR="001D30FC" w:rsidRPr="00203C8E" w14:paraId="146842F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0CA9A6" w14:textId="617E7A7C" w:rsidR="001D30FC" w:rsidRPr="00203C8E" w:rsidRDefault="001D30FC" w:rsidP="001D30FC">
            <w:r w:rsidRPr="00203C8E">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D54295" w14:textId="4C2DCDEC" w:rsidR="001D30FC" w:rsidRPr="00203C8E" w:rsidRDefault="001D30FC" w:rsidP="001D30FC">
            <w:r w:rsidRPr="00203C8E">
              <w:t>Кредитные организации</w:t>
            </w:r>
          </w:p>
        </w:tc>
      </w:tr>
      <w:tr w:rsidR="001D30FC" w:rsidRPr="00203C8E"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1D30FC" w:rsidRPr="00203C8E" w:rsidRDefault="001D30FC" w:rsidP="001D30FC">
            <w:r w:rsidRPr="00203C8E">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1D30FC" w:rsidRPr="00203C8E" w:rsidRDefault="001D30FC" w:rsidP="001D30FC">
            <w:r w:rsidRPr="00203C8E">
              <w:t>Код причины постановки на учет</w:t>
            </w:r>
          </w:p>
        </w:tc>
      </w:tr>
      <w:tr w:rsidR="00211473" w:rsidRPr="00203C8E" w14:paraId="0FC3ACC5" w14:textId="77777777" w:rsidTr="0021147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A21FA6" w14:textId="77777777" w:rsidR="00211473" w:rsidRPr="00203C8E" w:rsidRDefault="00211473" w:rsidP="00211473">
            <w:r>
              <w:rPr>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A50BD5" w14:textId="77777777" w:rsidR="00211473" w:rsidRPr="00203C8E" w:rsidRDefault="00211473" w:rsidP="00211473">
            <w:r w:rsidRPr="007E6E40">
              <w:rPr>
                <w:szCs w:val="24"/>
              </w:rPr>
              <w:t>Код проверки реквизитов</w:t>
            </w:r>
          </w:p>
        </w:tc>
      </w:tr>
      <w:tr w:rsidR="001D30FC" w:rsidRPr="00203C8E" w14:paraId="04E8F92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7481B1" w14:textId="6EBADB50" w:rsidR="001D30FC" w:rsidRPr="00203C8E" w:rsidRDefault="001D30FC" w:rsidP="001D30FC">
            <w:r w:rsidRPr="00203C8E">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A040F7" w14:textId="117C7F3B" w:rsidR="001D30FC" w:rsidRPr="00203C8E" w:rsidRDefault="001D30FC" w:rsidP="001D30FC">
            <w:r w:rsidRPr="00203C8E">
              <w:t>Многофункциональный центр предоставления государственных и муниципальных услуг</w:t>
            </w:r>
          </w:p>
        </w:tc>
      </w:tr>
      <w:tr w:rsidR="001D30FC" w:rsidRPr="00203C8E" w14:paraId="56B24F4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963234" w14:textId="6B886692" w:rsidR="001D30FC" w:rsidRPr="00203C8E" w:rsidRDefault="001D30FC" w:rsidP="001D30FC">
            <w:r>
              <w:rPr>
                <w:szCs w:val="24"/>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10CDC2" w14:textId="6AD3EFB0" w:rsidR="001D30FC" w:rsidRPr="00203C8E" w:rsidRDefault="001D30FC" w:rsidP="001B06E9">
            <w:pPr>
              <w:jc w:val="both"/>
            </w:pPr>
            <w:r>
              <w:rPr>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22FEC" w:rsidRPr="00203C8E" w14:paraId="1FB5EE8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16B409" w14:textId="211CBD87" w:rsidR="00F22FEC" w:rsidRDefault="00F22FEC" w:rsidP="00F22FEC">
            <w:pPr>
              <w:rPr>
                <w:szCs w:val="24"/>
              </w:rPr>
            </w:pPr>
            <w:r>
              <w:rPr>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5B322" w14:textId="669FA84D" w:rsidR="00F22FEC" w:rsidRDefault="00F22FEC" w:rsidP="00F22FEC">
            <w:pPr>
              <w:jc w:val="both"/>
              <w:rPr>
                <w:szCs w:val="24"/>
              </w:rPr>
            </w:pPr>
            <w:r>
              <w:rPr>
                <w:szCs w:val="24"/>
              </w:rPr>
              <w:t>Номер казначейского счета или номер счета получателя средств в банке получателя</w:t>
            </w:r>
          </w:p>
        </w:tc>
      </w:tr>
      <w:tr w:rsidR="00F22FEC" w:rsidRPr="00203C8E"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16087E06" w:rsidR="00F22FEC" w:rsidRPr="00203C8E" w:rsidRDefault="00F22FEC" w:rsidP="00F22FEC">
            <w:r w:rsidRPr="00203C8E">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5ED75CCE" w:rsidR="00F22FEC" w:rsidRPr="00203C8E" w:rsidRDefault="00F22FEC" w:rsidP="00F22FEC">
            <w:r w:rsidRPr="00203C8E">
              <w:t>Основной государственный регистрационный номер</w:t>
            </w:r>
          </w:p>
        </w:tc>
      </w:tr>
      <w:tr w:rsidR="00F22FEC" w:rsidRPr="00203C8E"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F22FEC" w:rsidRPr="00203C8E" w:rsidRDefault="00F22FEC" w:rsidP="00F22FEC">
            <w:r w:rsidRPr="00203C8E">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F22FEC" w:rsidRPr="00203C8E" w:rsidRDefault="00F22FEC" w:rsidP="00F22FEC">
            <w:r w:rsidRPr="00203C8E">
              <w:t>Органы исполнительной власти</w:t>
            </w:r>
          </w:p>
        </w:tc>
      </w:tr>
      <w:tr w:rsidR="00F22FEC" w:rsidRPr="00203C8E"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F22FEC" w:rsidRPr="00203C8E" w:rsidRDefault="00F22FEC" w:rsidP="00F22FEC">
            <w:r w:rsidRPr="00203C8E">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F22FEC" w:rsidRPr="00203C8E" w:rsidRDefault="00F22FEC" w:rsidP="00F22FEC">
            <w:r w:rsidRPr="00203C8E">
              <w:t>Общероссийский классификатор территорий муниципальных образований</w:t>
            </w:r>
          </w:p>
        </w:tc>
      </w:tr>
      <w:tr w:rsidR="00F22FEC" w:rsidRPr="00203C8E" w14:paraId="011AC55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0EB50" w14:textId="116AB674" w:rsidR="00F22FEC" w:rsidRPr="00203C8E" w:rsidRDefault="00F22FEC" w:rsidP="00F22FEC">
            <w:r w:rsidRPr="00203C8E">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003C6D" w14:textId="45E63770" w:rsidR="00F22FEC" w:rsidRPr="00203C8E" w:rsidRDefault="00F22FEC" w:rsidP="00F22FEC">
            <w:r w:rsidRPr="00203C8E">
              <w:t>Органы местного самоуправления</w:t>
            </w:r>
          </w:p>
        </w:tc>
      </w:tr>
      <w:tr w:rsidR="00F22FEC" w:rsidRPr="00203C8E" w14:paraId="1FF7450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27D6" w14:textId="2BE99F7A" w:rsidR="00F22FEC" w:rsidRPr="00203C8E" w:rsidRDefault="00F22FEC" w:rsidP="00F22FEC">
            <w:r w:rsidRPr="00203C8E">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8C286A" w14:textId="3C97D25A" w:rsidR="00F22FEC" w:rsidRPr="00203C8E" w:rsidRDefault="00F22FEC" w:rsidP="00F22FEC">
            <w:r w:rsidRPr="00203C8E">
              <w:t>Платежный агент</w:t>
            </w:r>
          </w:p>
        </w:tc>
      </w:tr>
      <w:tr w:rsidR="00F22FEC" w:rsidRPr="00203C8E"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F22FEC" w:rsidRPr="00203C8E" w:rsidRDefault="00F22FEC" w:rsidP="00F22FEC">
            <w:r w:rsidRPr="00203C8E">
              <w:t>Поставщи</w:t>
            </w:r>
            <w:r w:rsidRPr="00203C8E">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F22FEC" w:rsidRPr="00203C8E" w:rsidRDefault="00F22FEC" w:rsidP="00F22FEC">
            <w:r w:rsidRPr="00203C8E">
              <w:rPr>
                <w:lang w:val="en-US"/>
              </w:rPr>
              <w:t>Организация</w:t>
            </w:r>
            <w:r w:rsidRPr="00203C8E">
              <w:t xml:space="preserve"> – </w:t>
            </w:r>
            <w:r w:rsidRPr="00203C8E">
              <w:rPr>
                <w:lang w:val="en-US"/>
              </w:rPr>
              <w:t xml:space="preserve">владелец </w:t>
            </w:r>
            <w:r w:rsidRPr="00203C8E">
              <w:t>вида сведений</w:t>
            </w:r>
          </w:p>
        </w:tc>
      </w:tr>
      <w:tr w:rsidR="00F22FEC" w:rsidRPr="00203C8E"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F22FEC" w:rsidRPr="00203C8E" w:rsidRDefault="00F22FEC" w:rsidP="00F22FEC">
            <w:r w:rsidRPr="00203C8E">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F22FEC" w:rsidRPr="00203C8E" w:rsidRDefault="00F22FEC" w:rsidP="00F22FEC">
            <w:r w:rsidRPr="00203C8E">
              <w:t>Система межведомственного электронного взаимодействия</w:t>
            </w:r>
          </w:p>
        </w:tc>
      </w:tr>
      <w:tr w:rsidR="00F22FEC" w:rsidRPr="00203C8E" w14:paraId="742E50DC"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2FE32D" w14:textId="04F300B3" w:rsidR="00F22FEC" w:rsidRPr="00203C8E" w:rsidRDefault="00F22FEC" w:rsidP="00F22FEC">
            <w:r w:rsidRPr="0029592E">
              <w:rPr>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6E7D6F" w14:textId="77777777" w:rsidR="00F22FEC" w:rsidRDefault="00F22FEC" w:rsidP="00F22FEC">
            <w:pPr>
              <w:pStyle w:val="aff4"/>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4A2B24C4" w14:textId="1ECF0430" w:rsidR="00F22FEC" w:rsidRPr="00203C8E" w:rsidRDefault="00F22FEC" w:rsidP="00F22FEC">
            <w:r>
              <w:rPr>
                <w:szCs w:val="24"/>
              </w:rPr>
              <w:t>Справочник ОКТМО – нормативно-справочная информация о коде по ОКТМО.</w:t>
            </w:r>
          </w:p>
        </w:tc>
      </w:tr>
      <w:tr w:rsidR="00F22FEC" w:rsidRPr="00203C8E" w14:paraId="6C3697F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D99907" w14:textId="30DF9E72" w:rsidR="00F22FEC" w:rsidRPr="00203C8E" w:rsidRDefault="00F22FEC" w:rsidP="00F22FEC">
            <w:r w:rsidRPr="00203C8E">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D08978" w14:textId="0DCE527C" w:rsidR="00F22FEC" w:rsidRPr="00203C8E" w:rsidRDefault="00F22FEC" w:rsidP="00F22FEC">
            <w:r w:rsidRPr="00203C8E">
              <w:t>Уникальный идентификатор возврата</w:t>
            </w:r>
          </w:p>
        </w:tc>
      </w:tr>
      <w:tr w:rsidR="00F22FEC" w:rsidRPr="00203C8E"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F22FEC" w:rsidRPr="00203C8E" w:rsidRDefault="00F22FEC" w:rsidP="00F22FEC">
            <w:r w:rsidRPr="00203C8E">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F22FEC" w:rsidRPr="00203C8E" w:rsidRDefault="00F22FEC" w:rsidP="00F22FEC">
            <w:r w:rsidRPr="00203C8E">
              <w:t>Уникальный идентификатор начисления</w:t>
            </w:r>
          </w:p>
        </w:tc>
      </w:tr>
      <w:tr w:rsidR="00F22FEC" w:rsidRPr="00203C8E"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7BEF681E" w:rsidR="00F22FEC" w:rsidRPr="00203C8E" w:rsidRDefault="001B06E9" w:rsidP="00A93AE4">
            <w:r>
              <w:t>УПНО</w:t>
            </w:r>
            <w:r w:rsidR="00211473">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2A7A4E25" w:rsidR="00F22FEC" w:rsidRPr="00203C8E" w:rsidRDefault="00F22FEC">
            <w:pPr>
              <w:jc w:val="both"/>
            </w:pPr>
            <w:r>
              <w:t>Уникальный присваиваемый номер операции</w:t>
            </w:r>
            <w:r w:rsidR="00211473">
              <w:t xml:space="preserve"> </w:t>
            </w:r>
          </w:p>
        </w:tc>
      </w:tr>
      <w:tr w:rsidR="00F22FEC" w:rsidRPr="00203C8E"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F22FEC" w:rsidRPr="00203C8E" w:rsidRDefault="00F22FEC" w:rsidP="00F22FEC">
            <w:r w:rsidRPr="00203C8E">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F22FEC" w:rsidRPr="00203C8E" w:rsidRDefault="00F22FEC" w:rsidP="00F22FEC">
            <w:r w:rsidRPr="00203C8E">
              <w:t>Уникальный регистрационный номер</w:t>
            </w:r>
          </w:p>
        </w:tc>
      </w:tr>
      <w:tr w:rsidR="00F22FEC" w:rsidRPr="00203C8E"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F22FEC" w:rsidRPr="00203C8E" w:rsidRDefault="00F22FEC" w:rsidP="00F22FEC">
            <w:r w:rsidRPr="00203C8E">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F22FEC" w:rsidRPr="00203C8E" w:rsidRDefault="00F22FEC" w:rsidP="00F22FEC">
            <w:r w:rsidRPr="00203C8E">
              <w:t>Физическое лицо</w:t>
            </w:r>
          </w:p>
        </w:tc>
      </w:tr>
      <w:tr w:rsidR="00F22FEC" w:rsidRPr="00203C8E"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F22FEC" w:rsidRPr="00203C8E" w:rsidRDefault="00F22FEC" w:rsidP="00F22FEC">
            <w:r w:rsidRPr="00203C8E">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F22FEC" w:rsidRPr="00203C8E" w:rsidRDefault="00F22FEC" w:rsidP="00F22FEC">
            <w:r w:rsidRPr="00203C8E">
              <w:t>Электронная подпись</w:t>
            </w:r>
          </w:p>
        </w:tc>
      </w:tr>
      <w:tr w:rsidR="00F22FEC" w:rsidRPr="00203C8E"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F22FEC" w:rsidRPr="00203C8E" w:rsidRDefault="00F22FEC" w:rsidP="00F22FEC">
            <w:r w:rsidRPr="00203C8E">
              <w:lastRenderedPageBreak/>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F22FEC" w:rsidRPr="00203C8E" w:rsidRDefault="00F22FEC" w:rsidP="00F22FEC">
            <w:r w:rsidRPr="00203C8E">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F22FEC" w:rsidRPr="00203C8E"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F22FEC" w:rsidRPr="00203C8E" w:rsidRDefault="00F22FEC" w:rsidP="00F22FEC">
            <w:r w:rsidRPr="00203C8E">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F22FEC" w:rsidRPr="00203C8E" w:rsidRDefault="00F22FEC" w:rsidP="00F22FEC">
            <w:r w:rsidRPr="00203C8E">
              <w:t>Юридическое лицо</w:t>
            </w:r>
          </w:p>
        </w:tc>
      </w:tr>
      <w:tr w:rsidR="00F22FEC" w:rsidRPr="00271F95"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F22FEC" w:rsidRPr="00203C8E" w:rsidRDefault="00F22FEC" w:rsidP="00F22FEC">
            <w:pPr>
              <w:rPr>
                <w:lang w:val="en-US"/>
              </w:rPr>
            </w:pPr>
            <w:r w:rsidRPr="00203C8E">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F22FEC" w:rsidRPr="00203C8E" w:rsidRDefault="00F22FEC" w:rsidP="00F22FEC">
            <w:pPr>
              <w:rPr>
                <w:lang w:val="en-US"/>
              </w:rPr>
            </w:pPr>
            <w:r w:rsidRPr="00203C8E">
              <w:rPr>
                <w:lang w:val="en-US"/>
              </w:rPr>
              <w:t>Web Services Description Language — язык описания веб- сервисов.</w:t>
            </w:r>
          </w:p>
        </w:tc>
      </w:tr>
      <w:tr w:rsidR="00F22FEC" w:rsidRPr="00203C8E"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F22FEC" w:rsidRPr="00203C8E" w:rsidRDefault="00F22FEC" w:rsidP="00F22FEC">
            <w:pPr>
              <w:rPr>
                <w:lang w:val="en-US"/>
              </w:rPr>
            </w:pPr>
            <w:r w:rsidRPr="00203C8E">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F22FEC" w:rsidRPr="00203C8E" w:rsidRDefault="00F22FEC" w:rsidP="00F22FEC">
            <w:r w:rsidRPr="00203C8E">
              <w:t>XML Schema definition - язык описания структуры XML документа.</w:t>
            </w:r>
          </w:p>
        </w:tc>
      </w:tr>
      <w:tr w:rsidR="00F22FEC" w:rsidRPr="00203C8E"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F22FEC" w:rsidRPr="00203C8E" w:rsidRDefault="00F22FEC" w:rsidP="00F22FEC">
            <w:pPr>
              <w:rPr>
                <w:lang w:val="en-US"/>
              </w:rPr>
            </w:pPr>
            <w:r w:rsidRPr="00203C8E">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F22FEC" w:rsidRPr="00203C8E" w:rsidRDefault="00F22FEC" w:rsidP="00F22FEC">
            <w:r w:rsidRPr="00203C8E">
              <w:t>Simple Object Access Protocol - протокол обмена структурированными сообщениями в распределённой вычислительной среде.</w:t>
            </w:r>
          </w:p>
        </w:tc>
      </w:tr>
      <w:tr w:rsidR="00F22FEC" w:rsidRPr="00271F95"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F22FEC" w:rsidRPr="00203C8E" w:rsidRDefault="00F22FEC" w:rsidP="00F22FEC">
            <w:pPr>
              <w:rPr>
                <w:lang w:val="en-US"/>
              </w:rPr>
            </w:pPr>
            <w:r w:rsidRPr="00203C8E">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F22FEC" w:rsidRPr="00203C8E" w:rsidRDefault="00F22FEC" w:rsidP="00F22FEC">
            <w:pPr>
              <w:rPr>
                <w:lang w:val="en-US"/>
              </w:rPr>
            </w:pPr>
            <w:r w:rsidRPr="00203C8E">
              <w:rPr>
                <w:lang w:val="en-US"/>
              </w:rPr>
              <w:t>extensible Markup Language — расширяемый язык разметки.</w:t>
            </w:r>
          </w:p>
        </w:tc>
      </w:tr>
    </w:tbl>
    <w:p w14:paraId="0E856B4F" w14:textId="7F140A06" w:rsidR="00A505CB" w:rsidRPr="00203C8E" w:rsidRDefault="005D037D" w:rsidP="00042435">
      <w:pPr>
        <w:pStyle w:val="Head1"/>
      </w:pPr>
      <w:bookmarkStart w:id="1" w:name="_Toc112812992"/>
      <w:r w:rsidRPr="00203C8E">
        <w:lastRenderedPageBreak/>
        <w:t>ОБЩИЕ СВЕДЕНИЯ</w:t>
      </w:r>
      <w:bookmarkEnd w:id="1"/>
    </w:p>
    <w:p w14:paraId="2F7262E2" w14:textId="77777777" w:rsidR="00A505CB" w:rsidRPr="00203C8E" w:rsidRDefault="009224AB" w:rsidP="00042435">
      <w:pPr>
        <w:pStyle w:val="Head2"/>
        <w:ind w:hanging="142"/>
        <w:rPr>
          <w:snapToGrid w:val="0"/>
        </w:rPr>
      </w:pPr>
      <w:bookmarkStart w:id="2" w:name="_Toc1"/>
      <w:bookmarkStart w:id="3" w:name="_Toc112812993"/>
      <w:r w:rsidRPr="00203C8E">
        <w:t>Руководящие</w:t>
      </w:r>
      <w:r w:rsidRPr="00203C8E">
        <w:rPr>
          <w:snapToGrid w:val="0"/>
        </w:rPr>
        <w:t xml:space="preserve"> документы</w:t>
      </w:r>
      <w:bookmarkEnd w:id="2"/>
      <w:bookmarkEnd w:id="3"/>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38C79B64" w14:textId="573FA4B2" w:rsidR="007B3788"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14:paraId="3F9E1AF4" w14:textId="327FA885" w:rsidR="002A2D35" w:rsidRPr="00203C8E" w:rsidRDefault="00157D75" w:rsidP="00294E43">
      <w:pPr>
        <w:pStyle w:val="af3"/>
        <w:numPr>
          <w:ilvl w:val="0"/>
          <w:numId w:val="6"/>
        </w:numPr>
        <w:rPr>
          <w:iCs/>
        </w:rPr>
      </w:pPr>
      <w:r w:rsidRPr="00157D75">
        <w:rPr>
          <w:iCs/>
        </w:rPr>
        <w:t>Приказ Министерства финансов Российкой Федерации от 16.04.2020 № 72н «Об особенностях приема к исполнению распоряжений о переводе денежных средств на единый казначейский счет при использовании электронных средств платежа»</w:t>
      </w:r>
    </w:p>
    <w:p w14:paraId="5CA12072" w14:textId="77777777" w:rsidR="00A505CB" w:rsidRPr="00203C8E" w:rsidRDefault="009224AB" w:rsidP="00042435">
      <w:pPr>
        <w:pStyle w:val="Head2"/>
        <w:ind w:hanging="142"/>
      </w:pPr>
      <w:bookmarkStart w:id="4" w:name="_Toc2"/>
      <w:bookmarkStart w:id="5" w:name="_Ref513803873"/>
      <w:bookmarkStart w:id="6" w:name="_Ref528847809"/>
      <w:bookmarkStart w:id="7" w:name="_Ref530391437"/>
      <w:bookmarkStart w:id="8" w:name="_Toc112812994"/>
      <w:r w:rsidRPr="00203C8E">
        <w:t>Описание вида сведения</w:t>
      </w:r>
      <w:bookmarkEnd w:id="4"/>
      <w:bookmarkEnd w:id="5"/>
      <w:bookmarkEnd w:id="6"/>
      <w:bookmarkEnd w:id="7"/>
      <w:bookmarkEnd w:id="8"/>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A505CB" w:rsidRPr="00203C8E" w14:paraId="6105D0A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203C8E" w:rsidRDefault="009224AB" w:rsidP="008E2E40">
            <w:pPr>
              <w:pStyle w:val="af3"/>
              <w:spacing w:line="240" w:lineRule="auto"/>
              <w:ind w:firstLine="0"/>
              <w:jc w:val="left"/>
            </w:pPr>
            <w:r w:rsidRPr="00203C8E">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A1C3E6B" w:rsidR="00A505CB" w:rsidRPr="00203C8E" w:rsidRDefault="00157D75" w:rsidP="003761E1">
            <w:pPr>
              <w:jc w:val="both"/>
            </w:pPr>
            <w:r w:rsidRPr="00157D75">
              <w:t>Проверка значений реквизитов распоряжения о переводе денежных средств</w:t>
            </w:r>
          </w:p>
        </w:tc>
      </w:tr>
      <w:tr w:rsidR="00A505CB" w:rsidRPr="00203C8E" w14:paraId="5D44B99A" w14:textId="77777777" w:rsidTr="001B06E9">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6F4B58" w:rsidRDefault="009224AB" w:rsidP="008E2E40">
            <w:pPr>
              <w:pStyle w:val="af3"/>
              <w:spacing w:line="240" w:lineRule="auto"/>
              <w:ind w:firstLine="0"/>
              <w:jc w:val="left"/>
              <w:rPr>
                <w:b/>
                <w:bCs/>
              </w:rPr>
            </w:pPr>
            <w:r w:rsidRPr="001B06E9">
              <w:rPr>
                <w:b/>
              </w:rPr>
              <w:t>ID вида сведени</w:t>
            </w:r>
            <w:r w:rsidR="008E2E40" w:rsidRPr="001B06E9">
              <w:rPr>
                <w:b/>
              </w:rPr>
              <w:t>й</w:t>
            </w:r>
            <w:r w:rsidRPr="001B06E9">
              <w:rPr>
                <w:b/>
              </w:rPr>
              <w:t xml:space="preserve">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2E7651C4" w:rsidR="00A505CB" w:rsidRPr="00211473" w:rsidRDefault="00CF0A04" w:rsidP="00273A05">
            <w:pPr>
              <w:pStyle w:val="af3"/>
              <w:spacing w:line="240" w:lineRule="auto"/>
              <w:ind w:firstLine="0"/>
              <w:jc w:val="left"/>
            </w:pPr>
            <w:r w:rsidRPr="00211473">
              <w:t xml:space="preserve"> </w:t>
            </w:r>
          </w:p>
        </w:tc>
      </w:tr>
      <w:tr w:rsidR="00A505CB" w:rsidRPr="00203C8E" w14:paraId="1846F3A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203C8E" w:rsidRDefault="009224AB" w:rsidP="008E2E40">
            <w:pPr>
              <w:pStyle w:val="af3"/>
              <w:spacing w:line="240" w:lineRule="auto"/>
              <w:ind w:firstLine="0"/>
              <w:jc w:val="left"/>
              <w:rPr>
                <w:b/>
                <w:bCs/>
              </w:rPr>
            </w:pPr>
            <w:r w:rsidRPr="00203C8E">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1E501012" w:rsidR="00A505CB" w:rsidRPr="00203C8E" w:rsidRDefault="00157D75" w:rsidP="008E2E40">
            <w:pPr>
              <w:pStyle w:val="af3"/>
              <w:spacing w:line="240" w:lineRule="auto"/>
              <w:ind w:firstLine="0"/>
              <w:jc w:val="left"/>
            </w:pPr>
            <w:r w:rsidRPr="00157D75">
              <w:t>Проверка реквизитов распоряжения</w:t>
            </w:r>
          </w:p>
        </w:tc>
      </w:tr>
      <w:tr w:rsidR="006F4B58" w:rsidRPr="00203C8E" w14:paraId="5B3EF1C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F149110" w14:textId="18CD6191" w:rsidR="006F4B58" w:rsidRPr="00203C8E" w:rsidRDefault="006F4B58" w:rsidP="008E2E40">
            <w:pPr>
              <w:pStyle w:val="af3"/>
              <w:spacing w:line="240" w:lineRule="auto"/>
              <w:ind w:firstLine="0"/>
              <w:jc w:val="left"/>
              <w:rPr>
                <w:b/>
                <w:bCs/>
              </w:rPr>
            </w:pPr>
            <w:r>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0E00BB" w14:textId="0CF77B22" w:rsidR="006F4B58" w:rsidRPr="00203C8E" w:rsidRDefault="006F4B58" w:rsidP="008E2E40">
            <w:pPr>
              <w:pStyle w:val="af3"/>
              <w:spacing w:line="240" w:lineRule="auto"/>
              <w:ind w:firstLine="0"/>
              <w:jc w:val="left"/>
              <w:rPr>
                <w:iCs/>
              </w:rPr>
            </w:pPr>
            <w:r w:rsidRPr="00203C8E">
              <w:rPr>
                <w:iCs/>
              </w:rPr>
              <w:t>Федеральное казначейство</w:t>
            </w:r>
          </w:p>
        </w:tc>
      </w:tr>
      <w:tr w:rsidR="00A505CB" w:rsidRPr="00203C8E" w14:paraId="0FDE1889"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203C8E" w:rsidRDefault="009224AB" w:rsidP="008E2E40">
            <w:pPr>
              <w:pStyle w:val="af3"/>
              <w:spacing w:line="240" w:lineRule="auto"/>
              <w:ind w:firstLine="0"/>
              <w:jc w:val="left"/>
              <w:rPr>
                <w:b/>
                <w:bCs/>
              </w:rPr>
            </w:pPr>
            <w:r w:rsidRPr="00203C8E">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203C8E" w:rsidRDefault="00F855C6" w:rsidP="009473DB">
            <w:pPr>
              <w:pStyle w:val="af3"/>
              <w:spacing w:line="240" w:lineRule="auto"/>
              <w:ind w:firstLine="0"/>
              <w:jc w:val="left"/>
            </w:pPr>
            <w:r w:rsidRPr="00203C8E">
              <w:rPr>
                <w:iCs/>
              </w:rPr>
              <w:t>Федеральное казначейство</w:t>
            </w:r>
          </w:p>
        </w:tc>
      </w:tr>
      <w:tr w:rsidR="00A505CB" w:rsidRPr="00203C8E" w14:paraId="3E629DC4" w14:textId="77777777" w:rsidTr="001B06E9">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A505CB" w:rsidRPr="00203C8E" w:rsidRDefault="009224AB" w:rsidP="004D79C1">
            <w:pPr>
              <w:pStyle w:val="af2"/>
              <w:spacing w:before="0" w:after="0"/>
              <w:jc w:val="left"/>
              <w:rPr>
                <w:rFonts w:ascii="Times New Roman" w:eastAsia="Times New Roman" w:cs="Times New Roman"/>
              </w:rPr>
            </w:pPr>
            <w:r w:rsidRPr="00203C8E">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43B1CE0" w:rsidR="00A505CB" w:rsidRPr="00203C8E" w:rsidRDefault="00B9088A" w:rsidP="004C1EA9">
            <w:pPr>
              <w:pStyle w:val="af3"/>
              <w:spacing w:line="240" w:lineRule="auto"/>
              <w:ind w:firstLine="0"/>
            </w:pPr>
            <w:r w:rsidRPr="00644998">
              <w:rPr>
                <w:iCs/>
              </w:rPr>
              <w:t>ОИВ, ОМСУ, КО, МФЦ, ПА, БПА</w:t>
            </w:r>
          </w:p>
        </w:tc>
      </w:tr>
      <w:tr w:rsidR="007E4977" w:rsidRPr="00203C8E" w14:paraId="24947892"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203C8E" w:rsidRDefault="007E4977" w:rsidP="008E2E40">
            <w:pPr>
              <w:pStyle w:val="af2"/>
              <w:spacing w:before="0" w:after="0"/>
              <w:jc w:val="left"/>
              <w:rPr>
                <w:rFonts w:ascii="Times New Roman" w:eastAsia="Times New Roman" w:cs="Times New Roman"/>
              </w:rPr>
            </w:pPr>
            <w:r w:rsidRPr="00203C8E">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78434BBA" w:rsidR="007E4977" w:rsidRPr="00157D75" w:rsidRDefault="00706D6A" w:rsidP="00157D75">
            <w:pPr>
              <w:autoSpaceDE w:val="0"/>
              <w:autoSpaceDN w:val="0"/>
              <w:adjustRightInd w:val="0"/>
              <w:jc w:val="both"/>
              <w:rPr>
                <w:rFonts w:ascii="Arial" w:eastAsia="Arial Unicode MS" w:hAnsi="Arial" w:cs="Arial"/>
                <w:sz w:val="20"/>
                <w:bdr w:val="nil"/>
                <w:lang w:eastAsia="ru-RU"/>
              </w:rPr>
            </w:pPr>
            <w:r w:rsidRPr="00203C8E">
              <w:rPr>
                <w:iCs/>
              </w:rPr>
              <w:t>П</w:t>
            </w:r>
            <w:r w:rsidR="003761E1" w:rsidRPr="00203C8E">
              <w:rPr>
                <w:iCs/>
              </w:rPr>
              <w:t>рием от</w:t>
            </w:r>
            <w:r w:rsidRPr="00203C8E">
              <w:rPr>
                <w:iCs/>
              </w:rPr>
              <w:t xml:space="preserve"> участник</w:t>
            </w:r>
            <w:r w:rsidR="003761E1" w:rsidRPr="00203C8E">
              <w:rPr>
                <w:iCs/>
              </w:rPr>
              <w:t>ов</w:t>
            </w:r>
            <w:r w:rsidR="00D90781" w:rsidRPr="00203C8E">
              <w:rPr>
                <w:iCs/>
              </w:rPr>
              <w:t xml:space="preserve"> ГИС ГМП </w:t>
            </w:r>
            <w:r w:rsidRPr="00203C8E">
              <w:rPr>
                <w:iCs/>
              </w:rPr>
              <w:t>информации</w:t>
            </w:r>
            <w:r w:rsidR="00157D75">
              <w:rPr>
                <w:iCs/>
              </w:rPr>
              <w:t xml:space="preserve"> для </w:t>
            </w:r>
            <w:r w:rsidR="00157D75" w:rsidRPr="00157D75">
              <w:rPr>
                <w:iCs/>
              </w:rPr>
              <w:t>провер</w:t>
            </w:r>
            <w:r w:rsidR="00157D75">
              <w:rPr>
                <w:iCs/>
              </w:rPr>
              <w:t>ки</w:t>
            </w:r>
            <w:r w:rsidR="00157D75" w:rsidRPr="00157D75">
              <w:rPr>
                <w:iCs/>
              </w:rPr>
              <w:t xml:space="preserve"> значени</w:t>
            </w:r>
            <w:r w:rsidR="00157D75">
              <w:rPr>
                <w:iCs/>
              </w:rPr>
              <w:t>й</w:t>
            </w:r>
            <w:r w:rsidR="00157D75" w:rsidRPr="00157D75">
              <w:rPr>
                <w:iCs/>
              </w:rPr>
              <w:t xml:space="preserve"> реквизитов распоряжения на соответствие информации, содержащейся в реестре участников бюджетного процесса, а также юридических лиц, не являющихся участниками бюджетного процесса, Общероссийском </w:t>
            </w:r>
            <w:hyperlink r:id="rId8" w:history="1">
              <w:r w:rsidR="00157D75" w:rsidRPr="00157D75">
                <w:rPr>
                  <w:iCs/>
                </w:rPr>
                <w:t>классификаторе</w:t>
              </w:r>
            </w:hyperlink>
            <w:r w:rsidR="00157D75" w:rsidRPr="00157D75">
              <w:rPr>
                <w:iCs/>
              </w:rPr>
              <w:t xml:space="preserve"> территорий муниципальных образований</w:t>
            </w:r>
          </w:p>
        </w:tc>
      </w:tr>
      <w:tr w:rsidR="00A505CB" w:rsidRPr="00203C8E" w14:paraId="594221DF"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203C8E" w:rsidRDefault="009224AB" w:rsidP="008E2E40">
            <w:pPr>
              <w:pStyle w:val="af3"/>
              <w:spacing w:line="240" w:lineRule="auto"/>
              <w:ind w:firstLine="0"/>
              <w:jc w:val="left"/>
              <w:rPr>
                <w:b/>
                <w:bCs/>
              </w:rPr>
            </w:pPr>
            <w:r w:rsidRPr="00203C8E">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203C8E" w:rsidRDefault="00D90781" w:rsidP="008E2E40">
            <w:pPr>
              <w:pStyle w:val="af3"/>
              <w:spacing w:line="240" w:lineRule="auto"/>
              <w:ind w:firstLine="0"/>
              <w:jc w:val="left"/>
            </w:pPr>
            <w:r w:rsidRPr="00203C8E">
              <w:rPr>
                <w:iCs/>
              </w:rPr>
              <w:t>Межведомственное взаимодействие</w:t>
            </w:r>
          </w:p>
        </w:tc>
      </w:tr>
      <w:tr w:rsidR="001E44E5" w:rsidRPr="00203C8E" w14:paraId="001BBA0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203C8E" w:rsidRDefault="001E44E5" w:rsidP="001E44E5">
            <w:pPr>
              <w:pStyle w:val="af3"/>
              <w:spacing w:line="240" w:lineRule="auto"/>
              <w:ind w:firstLine="0"/>
              <w:jc w:val="left"/>
              <w:rPr>
                <w:b/>
                <w:bCs/>
              </w:rPr>
            </w:pPr>
            <w:r w:rsidRPr="00203C8E">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203C8E" w:rsidRDefault="00D90781" w:rsidP="001E44E5">
            <w:pPr>
              <w:pStyle w:val="af3"/>
              <w:spacing w:line="240" w:lineRule="auto"/>
              <w:ind w:firstLine="0"/>
              <w:jc w:val="left"/>
              <w:rPr>
                <w:iCs/>
              </w:rPr>
            </w:pPr>
            <w:r w:rsidRPr="00203C8E">
              <w:rPr>
                <w:iCs/>
              </w:rPr>
              <w:t>Запрос</w:t>
            </w:r>
          </w:p>
        </w:tc>
      </w:tr>
      <w:tr w:rsidR="001E44E5" w:rsidRPr="00203C8E" w14:paraId="25A25833"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203C8E" w:rsidRDefault="001E44E5" w:rsidP="001E44E5">
            <w:pPr>
              <w:pStyle w:val="af3"/>
              <w:spacing w:line="240" w:lineRule="auto"/>
              <w:ind w:firstLine="0"/>
              <w:jc w:val="left"/>
              <w:rPr>
                <w:b/>
                <w:bCs/>
              </w:rPr>
            </w:pPr>
            <w:r w:rsidRPr="00203C8E">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203C8E" w:rsidRDefault="001E44E5" w:rsidP="00D90781">
            <w:pPr>
              <w:pStyle w:val="af3"/>
              <w:spacing w:line="240" w:lineRule="auto"/>
              <w:ind w:firstLine="0"/>
              <w:jc w:val="left"/>
              <w:rPr>
                <w:iCs/>
              </w:rPr>
            </w:pPr>
            <w:r w:rsidRPr="00203C8E">
              <w:rPr>
                <w:iCs/>
              </w:rPr>
              <w:t>Ф</w:t>
            </w:r>
            <w:r w:rsidR="00D90781" w:rsidRPr="00203C8E">
              <w:rPr>
                <w:iCs/>
              </w:rPr>
              <w:t>иксированная</w:t>
            </w:r>
          </w:p>
        </w:tc>
      </w:tr>
      <w:tr w:rsidR="006F4B58" w:rsidRPr="00203C8E" w14:paraId="543412C0" w14:textId="77777777" w:rsidTr="001B06E9">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A951" w14:textId="4FD55F59" w:rsidR="006F4B58" w:rsidRPr="00203C8E" w:rsidRDefault="006F4B58">
            <w:pPr>
              <w:pStyle w:val="af3"/>
              <w:spacing w:line="240" w:lineRule="auto"/>
              <w:ind w:firstLine="0"/>
              <w:jc w:val="left"/>
              <w:rPr>
                <w:b/>
                <w:bCs/>
              </w:rPr>
            </w:pPr>
            <w:r w:rsidRPr="00B93976">
              <w:rPr>
                <w:b/>
              </w:rPr>
              <w:t xml:space="preserve">Тип директивной маршрутизации </w:t>
            </w:r>
            <w:r w:rsidR="00994E24">
              <w:rPr>
                <w:b/>
              </w:rPr>
              <w:t xml:space="preserve"> </w:t>
            </w:r>
            <w:r w:rsidR="00994E24" w:rsidRPr="00B93976">
              <w:rPr>
                <w:b/>
              </w:rPr>
              <w:t>(для версии МР 3.5)</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17A78" w14:textId="616534D3" w:rsidR="006F4B58" w:rsidRPr="00203C8E" w:rsidRDefault="006F4B58" w:rsidP="001B06E9">
            <w:pPr>
              <w:rPr>
                <w:iCs/>
              </w:rPr>
            </w:pPr>
            <w:r w:rsidRPr="00B93976">
              <w:rPr>
                <w:i/>
                <w:iCs/>
              </w:rPr>
              <w:t xml:space="preserve"> </w:t>
            </w:r>
            <w:r w:rsidR="00994E24">
              <w:rPr>
                <w:i/>
                <w:iCs/>
              </w:rPr>
              <w:t>-</w:t>
            </w:r>
          </w:p>
        </w:tc>
      </w:tr>
      <w:tr w:rsidR="006F4B58" w:rsidRPr="00203C8E" w14:paraId="7A51FF6C" w14:textId="77777777" w:rsidTr="001B06E9">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9E7A7" w14:textId="02D76994" w:rsidR="006F4B58" w:rsidRPr="00203C8E" w:rsidRDefault="006F4B58" w:rsidP="006F4B58">
            <w:pPr>
              <w:pStyle w:val="af3"/>
              <w:spacing w:line="240" w:lineRule="auto"/>
              <w:ind w:firstLine="0"/>
              <w:jc w:val="left"/>
              <w:rPr>
                <w:b/>
                <w:bCs/>
              </w:rPr>
            </w:pPr>
            <w:r>
              <w:rPr>
                <w:b/>
                <w:bCs/>
              </w:rPr>
              <w:lastRenderedPageBreak/>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C032" w14:textId="5CCE9B75" w:rsidR="006F4B58" w:rsidRPr="001B06E9" w:rsidRDefault="006F4B58">
            <w:pPr>
              <w:pStyle w:val="af3"/>
              <w:spacing w:line="240" w:lineRule="auto"/>
              <w:ind w:firstLine="0"/>
              <w:jc w:val="left"/>
              <w:rPr>
                <w:iCs/>
              </w:rPr>
            </w:pPr>
            <w:r w:rsidRPr="001B06E9">
              <w:rPr>
                <w:iCs/>
              </w:rPr>
              <w:t xml:space="preserve">Стандартный </w:t>
            </w:r>
          </w:p>
        </w:tc>
      </w:tr>
      <w:tr w:rsidR="006F4B58" w:rsidRPr="00203C8E" w14:paraId="5547872C"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D342" w14:textId="01F6EFDB" w:rsidR="006F4B58" w:rsidRDefault="006F4B58" w:rsidP="006F4B58">
            <w:pPr>
              <w:pStyle w:val="af3"/>
              <w:spacing w:line="240" w:lineRule="auto"/>
              <w:ind w:firstLine="0"/>
              <w:jc w:val="left"/>
              <w:rPr>
                <w:b/>
                <w:bCs/>
              </w:rPr>
            </w:pPr>
            <w:r w:rsidRPr="00B93976">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5A6E56" w14:textId="577C6D25" w:rsidR="006F4B58" w:rsidRPr="001B06E9" w:rsidRDefault="006F4B58" w:rsidP="006F4B58">
            <w:pPr>
              <w:pStyle w:val="af3"/>
              <w:spacing w:line="240" w:lineRule="auto"/>
              <w:ind w:firstLine="0"/>
              <w:jc w:val="left"/>
              <w:rPr>
                <w:iCs/>
              </w:rPr>
            </w:pPr>
            <w:r w:rsidRPr="001B06E9">
              <w:rPr>
                <w:iCs/>
              </w:rPr>
              <w:t>Нет</w:t>
            </w:r>
          </w:p>
        </w:tc>
      </w:tr>
      <w:tr w:rsidR="006F4B58" w:rsidRPr="00203C8E" w14:paraId="4BEAD265"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6F4B58" w:rsidRPr="00203C8E" w:rsidRDefault="006F4B58" w:rsidP="006F4B58">
            <w:pPr>
              <w:pStyle w:val="af3"/>
              <w:spacing w:line="240" w:lineRule="auto"/>
              <w:ind w:firstLine="0"/>
              <w:jc w:val="left"/>
              <w:rPr>
                <w:b/>
                <w:bCs/>
              </w:rPr>
            </w:pPr>
            <w:r w:rsidRPr="00203C8E">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06A05FA8" w:rsidR="006F4B58" w:rsidRPr="00C15535" w:rsidRDefault="00160427" w:rsidP="009D0943">
            <w:pPr>
              <w:pStyle w:val="af3"/>
              <w:spacing w:line="240" w:lineRule="auto"/>
              <w:ind w:firstLine="0"/>
              <w:jc w:val="left"/>
              <w:rPr>
                <w:iCs/>
              </w:rPr>
            </w:pPr>
            <w:r>
              <w:rPr>
                <w:iCs/>
                <w:lang w:val="en-US"/>
              </w:rPr>
              <w:t>2.</w:t>
            </w:r>
            <w:r w:rsidR="009D0943">
              <w:rPr>
                <w:iCs/>
              </w:rPr>
              <w:t>5</w:t>
            </w:r>
            <w:r>
              <w:rPr>
                <w:iCs/>
                <w:lang w:val="en-US"/>
              </w:rPr>
              <w:t>.</w:t>
            </w:r>
            <w:r w:rsidR="00C15535">
              <w:rPr>
                <w:iCs/>
              </w:rPr>
              <w:t>0</w:t>
            </w:r>
          </w:p>
        </w:tc>
      </w:tr>
      <w:tr w:rsidR="006F4B58" w:rsidRPr="00203C8E" w14:paraId="6CCBAF35" w14:textId="77777777" w:rsidTr="001B06E9">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6F4B58" w:rsidRPr="00203C8E" w:rsidRDefault="006F4B58" w:rsidP="006F4B58">
            <w:pPr>
              <w:pStyle w:val="af3"/>
              <w:spacing w:line="240" w:lineRule="auto"/>
              <w:ind w:firstLine="0"/>
              <w:jc w:val="left"/>
            </w:pPr>
            <w:r w:rsidRPr="00203C8E">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0A414611" w:rsidR="006F4B58" w:rsidRPr="00203C8E" w:rsidRDefault="006F4B58" w:rsidP="006F4B58">
            <w:pPr>
              <w:pStyle w:val="af3"/>
              <w:spacing w:line="240" w:lineRule="auto"/>
              <w:ind w:firstLine="0"/>
            </w:pPr>
            <w:r w:rsidRPr="00270935">
              <w:t>3.5.0.1</w:t>
            </w:r>
          </w:p>
        </w:tc>
      </w:tr>
    </w:tbl>
    <w:p w14:paraId="5D0D722C" w14:textId="77777777" w:rsidR="00106AF2" w:rsidRPr="00203C8E" w:rsidRDefault="00106AF2">
      <w:pPr>
        <w:rPr>
          <w:rStyle w:val="af5"/>
          <w:b/>
          <w:bCs/>
          <w:caps/>
        </w:rPr>
      </w:pPr>
      <w:bookmarkStart w:id="9" w:name="_Toc3"/>
    </w:p>
    <w:p w14:paraId="67E1EDCE" w14:textId="77777777" w:rsidR="00986241" w:rsidRPr="00203C8E" w:rsidRDefault="00986241">
      <w:pPr>
        <w:rPr>
          <w:rStyle w:val="af5"/>
          <w:b/>
          <w:bCs/>
          <w:caps/>
        </w:rPr>
        <w:sectPr w:rsidR="00986241" w:rsidRPr="00203C8E" w:rsidSect="00B775C1">
          <w:footerReference w:type="default" r:id="rId9"/>
          <w:pgSz w:w="11900" w:h="16840"/>
          <w:pgMar w:top="1134" w:right="746" w:bottom="1134" w:left="1701" w:header="709" w:footer="709" w:gutter="0"/>
          <w:pgNumType w:start="0"/>
          <w:cols w:space="720"/>
          <w:titlePg/>
          <w:docGrid w:linePitch="326"/>
        </w:sectPr>
      </w:pPr>
    </w:p>
    <w:p w14:paraId="28E5324D" w14:textId="1F76C114" w:rsidR="00106AF2" w:rsidRPr="00203C8E" w:rsidRDefault="009224AB" w:rsidP="00042435">
      <w:pPr>
        <w:pStyle w:val="Head1"/>
        <w:rPr>
          <w:snapToGrid w:val="0"/>
        </w:rPr>
      </w:pPr>
      <w:bookmarkStart w:id="10" w:name="_Toc112812995"/>
      <w:r w:rsidRPr="00203C8E">
        <w:rPr>
          <w:snapToGrid w:val="0"/>
        </w:rPr>
        <w:lastRenderedPageBreak/>
        <w:t>С</w:t>
      </w:r>
      <w:r w:rsidR="005D037D" w:rsidRPr="00203C8E">
        <w:rPr>
          <w:snapToGrid w:val="0"/>
        </w:rPr>
        <w:t xml:space="preserve">ХЕМА ВИДА СВЕДЕНИЙ И </w:t>
      </w:r>
      <w:bookmarkEnd w:id="9"/>
      <w:r w:rsidR="005D037D" w:rsidRPr="00203C8E">
        <w:rPr>
          <w:snapToGrid w:val="0"/>
        </w:rPr>
        <w:t>ЭТАЛОННЫЕ ЗАПРОСЫ И ОТВЕТЫ</w:t>
      </w:r>
      <w:bookmarkEnd w:id="10"/>
    </w:p>
    <w:p w14:paraId="7BC78F62" w14:textId="3A976746" w:rsidR="00A505CB" w:rsidRPr="00203C8E" w:rsidRDefault="0031009B" w:rsidP="00042435">
      <w:pPr>
        <w:pStyle w:val="Head2"/>
        <w:rPr>
          <w:snapToGrid w:val="0"/>
        </w:rPr>
      </w:pPr>
      <w:bookmarkStart w:id="11" w:name="_Ref497929968"/>
      <w:bookmarkStart w:id="12" w:name="_Toc112812996"/>
      <w:r w:rsidRPr="00203C8E">
        <w:rPr>
          <w:snapToGrid w:val="0"/>
        </w:rPr>
        <w:t xml:space="preserve">Схема </w:t>
      </w:r>
      <w:r w:rsidR="00E16896" w:rsidRPr="00203C8E">
        <w:rPr>
          <w:snapToGrid w:val="0"/>
        </w:rPr>
        <w:t>вида сведений</w:t>
      </w:r>
      <w:bookmarkEnd w:id="11"/>
      <w:bookmarkEnd w:id="12"/>
    </w:p>
    <w:p w14:paraId="31D49385" w14:textId="359D18CA" w:rsidR="00336992" w:rsidRPr="00203C8E" w:rsidRDefault="00336992" w:rsidP="00010005">
      <w:pPr>
        <w:ind w:firstLine="709"/>
      </w:pPr>
      <w:r w:rsidRPr="00203C8E">
        <w:t>Основная схема</w:t>
      </w:r>
      <w:r w:rsidR="00E25725" w:rsidRPr="00203C8E">
        <w:t xml:space="preserve"> «</w:t>
      </w:r>
      <w:r w:rsidR="00072427" w:rsidRPr="00072427">
        <w:rPr>
          <w:b/>
        </w:rPr>
        <w:t>PaymentCheck.xsd</w:t>
      </w:r>
      <w:r w:rsidR="00E25725" w:rsidRPr="00203C8E">
        <w:t>»</w:t>
      </w:r>
      <w:r w:rsidRPr="00203C8E">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54D6C"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D44F03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8080"/>
                <w:sz w:val="20"/>
                <w:highlight w:val="white"/>
                <w:bdr w:val="nil"/>
                <w:lang w:eastAsia="ru-RU"/>
              </w:rPr>
              <w:t>&lt;?xml version="1.0" encoding="UTF-8"?&gt;</w:t>
            </w:r>
          </w:p>
          <w:p w14:paraId="18BF71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xsd:schema</w:t>
            </w:r>
            <w:r w:rsidRPr="00271F95">
              <w:rPr>
                <w:rFonts w:ascii="Consolas" w:eastAsia="Arial Unicode MS" w:hAnsi="Consolas" w:cs="Consolas"/>
                <w:color w:val="FF0000"/>
                <w:sz w:val="20"/>
                <w:highlight w:val="white"/>
                <w:bdr w:val="nil"/>
                <w:lang w:val="en-US" w:eastAsia="ru-RU"/>
              </w:rPr>
              <w:t xml:space="preserve"> xmlns:xsd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http://www.w3.org/2001/XMLSchema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xmlns:com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urn://roskazna.ru/gisgmp/xsd/services/import-paymentcheck/2.5.0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xmlns:org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targetNamespace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urn://roskazna.ru/gisgmp/xsd/services/import-paymentcheck/2.5.0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elementFormDefault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qualified</w:t>
            </w:r>
            <w:r w:rsidRPr="00271F95">
              <w:rPr>
                <w:rFonts w:ascii="Consolas" w:eastAsia="Arial Unicode MS" w:hAnsi="Consolas" w:cs="Consolas"/>
                <w:color w:val="0000FF"/>
                <w:sz w:val="20"/>
                <w:highlight w:val="white"/>
                <w:bdr w:val="nil"/>
                <w:lang w:val="en-US" w:eastAsia="ru-RU"/>
              </w:rPr>
              <w:t>"&gt;</w:t>
            </w:r>
          </w:p>
          <w:p w14:paraId="0364A7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xsd:import</w:t>
            </w:r>
            <w:r w:rsidRPr="00271F95">
              <w:rPr>
                <w:rFonts w:ascii="Consolas" w:eastAsia="Arial Unicode MS" w:hAnsi="Consolas" w:cs="Consolas"/>
                <w:color w:val="FF0000"/>
                <w:sz w:val="20"/>
                <w:highlight w:val="white"/>
                <w:bdr w:val="nil"/>
                <w:lang w:val="en-US" w:eastAsia="ru-RU"/>
              </w:rPr>
              <w:t xml:space="preserve"> 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schemaLocation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commons/Common.xsd</w:t>
            </w:r>
            <w:r w:rsidRPr="00271F95">
              <w:rPr>
                <w:rFonts w:ascii="Consolas" w:eastAsia="Arial Unicode MS" w:hAnsi="Consolas" w:cs="Consolas"/>
                <w:color w:val="0000FF"/>
                <w:sz w:val="20"/>
                <w:highlight w:val="white"/>
                <w:bdr w:val="nil"/>
                <w:lang w:val="en-US" w:eastAsia="ru-RU"/>
              </w:rPr>
              <w:t>"/&gt;</w:t>
            </w:r>
          </w:p>
          <w:p w14:paraId="4779EA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xsd:import</w:t>
            </w:r>
            <w:r w:rsidRPr="00271F95">
              <w:rPr>
                <w:rFonts w:ascii="Consolas" w:eastAsia="Arial Unicode MS" w:hAnsi="Consolas" w:cs="Consolas"/>
                <w:color w:val="FF0000"/>
                <w:sz w:val="20"/>
                <w:highlight w:val="white"/>
                <w:bdr w:val="nil"/>
                <w:lang w:val="en-US" w:eastAsia="ru-RU"/>
              </w:rPr>
              <w:t xml:space="preserve"> 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schemaLocation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commons/Organization.xsd</w:t>
            </w:r>
            <w:r w:rsidRPr="00271F95">
              <w:rPr>
                <w:rFonts w:ascii="Consolas" w:eastAsia="Arial Unicode MS" w:hAnsi="Consolas" w:cs="Consolas"/>
                <w:color w:val="0000FF"/>
                <w:sz w:val="20"/>
                <w:highlight w:val="white"/>
                <w:bdr w:val="nil"/>
                <w:lang w:val="en-US" w:eastAsia="ru-RU"/>
              </w:rPr>
              <w:t>"/&gt;</w:t>
            </w:r>
          </w:p>
          <w:p w14:paraId="2B131D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PaymentCheckRequest</w:t>
            </w:r>
            <w:r w:rsidRPr="00271F95">
              <w:rPr>
                <w:rFonts w:ascii="Consolas" w:eastAsia="Arial Unicode MS" w:hAnsi="Consolas" w:cs="Consolas"/>
                <w:color w:val="0000FF"/>
                <w:sz w:val="20"/>
                <w:highlight w:val="white"/>
                <w:bdr w:val="nil"/>
                <w:lang w:val="en-US" w:eastAsia="ru-RU"/>
              </w:rPr>
              <w:t>"&gt;</w:t>
            </w:r>
          </w:p>
          <w:p w14:paraId="176A26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E65E37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запроса проверки значений реквизитов распоряжения о переводе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5D4313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8719EF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9EB5C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550B8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com:RequestType</w:t>
            </w:r>
            <w:r w:rsidRPr="00271F95">
              <w:rPr>
                <w:rFonts w:ascii="Consolas" w:eastAsia="Arial Unicode MS" w:hAnsi="Consolas" w:cs="Consolas"/>
                <w:color w:val="0000FF"/>
                <w:sz w:val="20"/>
                <w:highlight w:val="white"/>
                <w:bdr w:val="nil"/>
                <w:lang w:val="en-US" w:eastAsia="ru-RU"/>
              </w:rPr>
              <w:t>"&gt;</w:t>
            </w:r>
          </w:p>
          <w:p w14:paraId="14B5FB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47C3C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PaymentTemplate</w:t>
            </w:r>
            <w:r w:rsidRPr="00271F95">
              <w:rPr>
                <w:rFonts w:ascii="Consolas" w:eastAsia="Arial Unicode MS" w:hAnsi="Consolas" w:cs="Consolas"/>
                <w:color w:val="0000FF"/>
                <w:sz w:val="20"/>
                <w:highlight w:val="white"/>
                <w:bdr w:val="nil"/>
                <w:lang w:val="en-US" w:eastAsia="ru-RU"/>
              </w:rPr>
              <w:t>"&gt;</w:t>
            </w:r>
          </w:p>
          <w:p w14:paraId="4D2DA0E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A82D0A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необходимые для приема информации об уплате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78A7C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6E9E1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5718C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01FCB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org:Payee</w:t>
            </w:r>
            <w:r w:rsidRPr="00271F95">
              <w:rPr>
                <w:rFonts w:ascii="Consolas" w:eastAsia="Arial Unicode MS" w:hAnsi="Consolas" w:cs="Consolas"/>
                <w:color w:val="0000FF"/>
                <w:sz w:val="20"/>
                <w:highlight w:val="white"/>
                <w:bdr w:val="nil"/>
                <w:lang w:val="en-US" w:eastAsia="ru-RU"/>
              </w:rPr>
              <w:t>"&gt;</w:t>
            </w:r>
          </w:p>
          <w:p w14:paraId="6EC149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312F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1F52E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61735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37EDB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4AD93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supplierBillID</w:t>
            </w:r>
            <w:r w:rsidRPr="00271F95">
              <w:rPr>
                <w:rFonts w:ascii="Consolas" w:eastAsia="Arial Unicode MS" w:hAnsi="Consolas" w:cs="Consolas"/>
                <w:color w:val="0000FF"/>
                <w:sz w:val="20"/>
                <w:highlight w:val="white"/>
                <w:bdr w:val="nil"/>
                <w:lang w:val="en-US" w:eastAsia="ru-RU"/>
              </w:rPr>
              <w:t>"&gt;</w:t>
            </w:r>
          </w:p>
          <w:p w14:paraId="11EFE0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78C3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1000:</w:t>
            </w:r>
          </w:p>
          <w:p w14:paraId="45DE5D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УИН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EA390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EEA9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E699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xsd:union</w:t>
            </w:r>
            <w:r w:rsidRPr="00271F95">
              <w:rPr>
                <w:rFonts w:ascii="Consolas" w:eastAsia="Arial Unicode MS" w:hAnsi="Consolas" w:cs="Consolas"/>
                <w:color w:val="FF0000"/>
                <w:sz w:val="20"/>
                <w:highlight w:val="white"/>
                <w:bdr w:val="nil"/>
                <w:lang w:val="en-US" w:eastAsia="ru-RU"/>
              </w:rPr>
              <w:t xml:space="preserve"> memberTypes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com:SupplierBillIDType</w:t>
            </w:r>
            <w:r w:rsidRPr="00271F95">
              <w:rPr>
                <w:rFonts w:ascii="Consolas" w:eastAsia="Arial Unicode MS" w:hAnsi="Consolas" w:cs="Consolas"/>
                <w:color w:val="0000FF"/>
                <w:sz w:val="20"/>
                <w:highlight w:val="white"/>
                <w:bdr w:val="nil"/>
                <w:lang w:val="en-US" w:eastAsia="ru-RU"/>
              </w:rPr>
              <w:t>"&gt;</w:t>
            </w:r>
          </w:p>
          <w:p w14:paraId="0AA855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6D390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D6C30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\d{15}</w:t>
            </w:r>
            <w:r w:rsidRPr="00271F95">
              <w:rPr>
                <w:rFonts w:ascii="Consolas" w:eastAsia="Arial Unicode MS" w:hAnsi="Consolas" w:cs="Consolas"/>
                <w:color w:val="0000FF"/>
                <w:sz w:val="20"/>
                <w:highlight w:val="white"/>
                <w:bdr w:val="nil"/>
                <w:lang w:val="en-US" w:eastAsia="ru-RU"/>
              </w:rPr>
              <w:t>"/&gt;</w:t>
            </w:r>
          </w:p>
          <w:p w14:paraId="2A8920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69B871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3F892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2118D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xsd:union</w:t>
            </w:r>
            <w:r w:rsidRPr="00271F95">
              <w:rPr>
                <w:rFonts w:ascii="Consolas" w:eastAsia="Arial Unicode MS" w:hAnsi="Consolas" w:cs="Consolas"/>
                <w:color w:val="0000FF"/>
                <w:sz w:val="20"/>
                <w:highlight w:val="white"/>
                <w:bdr w:val="nil"/>
                <w:lang w:val="en-US" w:eastAsia="ru-RU"/>
              </w:rPr>
              <w:t>&gt;</w:t>
            </w:r>
          </w:p>
          <w:p w14:paraId="065D40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278D1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0D85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com:KBKType</w:t>
            </w:r>
            <w:r w:rsidRPr="00271F95">
              <w:rPr>
                <w:rFonts w:ascii="Consolas" w:eastAsia="Arial Unicode MS" w:hAnsi="Consolas" w:cs="Consolas"/>
                <w:color w:val="0000FF"/>
                <w:sz w:val="20"/>
                <w:highlight w:val="white"/>
                <w:bdr w:val="nil"/>
                <w:lang w:val="en-US" w:eastAsia="ru-RU"/>
              </w:rPr>
              <w:t>"&gt;</w:t>
            </w:r>
          </w:p>
          <w:p w14:paraId="11BC76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6165A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104: </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00"/>
                <w:sz w:val="20"/>
                <w:highlight w:val="white"/>
                <w:bdr w:val="nil"/>
                <w:lang w:val="en-US" w:eastAsia="ru-RU"/>
              </w:rPr>
              <w:t>.</w:t>
            </w:r>
          </w:p>
          <w:p w14:paraId="229CC1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2CA0C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4AA5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6CC85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oktmo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com:OKTMOType</w:t>
            </w:r>
            <w:r w:rsidRPr="00271F95">
              <w:rPr>
                <w:rFonts w:ascii="Consolas" w:eastAsia="Arial Unicode MS" w:hAnsi="Consolas" w:cs="Consolas"/>
                <w:color w:val="0000FF"/>
                <w:sz w:val="20"/>
                <w:highlight w:val="white"/>
                <w:bdr w:val="nil"/>
                <w:lang w:val="en-US" w:eastAsia="ru-RU"/>
              </w:rPr>
              <w:t>"&gt;</w:t>
            </w:r>
          </w:p>
          <w:p w14:paraId="4F29C0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D2D7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105:</w:t>
            </w:r>
          </w:p>
          <w:p w14:paraId="26AA59E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указанный в распоряжении о переводе денежных средств.</w:t>
            </w:r>
          </w:p>
          <w:p w14:paraId="7047C5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C678D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B9C2E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1A836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D4D3A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6BB3A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7B11A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704971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4C89A5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7A67F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979D3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PaymentCheckResponse</w:t>
            </w:r>
            <w:r w:rsidRPr="00271F95">
              <w:rPr>
                <w:rFonts w:ascii="Consolas" w:eastAsia="Arial Unicode MS" w:hAnsi="Consolas" w:cs="Consolas"/>
                <w:color w:val="0000FF"/>
                <w:sz w:val="20"/>
                <w:highlight w:val="white"/>
                <w:bdr w:val="nil"/>
                <w:lang w:val="en-US" w:eastAsia="ru-RU"/>
              </w:rPr>
              <w:t>"&gt;</w:t>
            </w:r>
          </w:p>
          <w:p w14:paraId="41B64A5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94F2F0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Ответ на запрос проверки значений реквизитов распоряжения о переводе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DCBA1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80D8D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AF394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7D95BD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com:ResponseType</w:t>
            </w:r>
            <w:r w:rsidRPr="00271F95">
              <w:rPr>
                <w:rFonts w:ascii="Consolas" w:eastAsia="Arial Unicode MS" w:hAnsi="Consolas" w:cs="Consolas"/>
                <w:color w:val="0000FF"/>
                <w:sz w:val="20"/>
                <w:highlight w:val="white"/>
                <w:bdr w:val="nil"/>
                <w:lang w:val="en-US" w:eastAsia="ru-RU"/>
              </w:rPr>
              <w:t>"&gt;</w:t>
            </w:r>
          </w:p>
          <w:p w14:paraId="749AB6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E608A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ImportProtocol</w:t>
            </w:r>
            <w:r w:rsidRPr="00271F95">
              <w:rPr>
                <w:rFonts w:ascii="Consolas" w:eastAsia="Arial Unicode MS" w:hAnsi="Consolas" w:cs="Consolas"/>
                <w:color w:val="0000FF"/>
                <w:sz w:val="20"/>
                <w:highlight w:val="white"/>
                <w:bdr w:val="nil"/>
                <w:lang w:val="en-US" w:eastAsia="ru-RU"/>
              </w:rPr>
              <w:t>"&gt;</w:t>
            </w:r>
          </w:p>
          <w:p w14:paraId="089E2E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76534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08C71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6DDEF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B41ED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B3ADC6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com:ImportProtocolType</w:t>
            </w:r>
            <w:r w:rsidRPr="00271F95">
              <w:rPr>
                <w:rFonts w:ascii="Consolas" w:eastAsia="Arial Unicode MS" w:hAnsi="Consolas" w:cs="Consolas"/>
                <w:color w:val="0000FF"/>
                <w:sz w:val="20"/>
                <w:highlight w:val="white"/>
                <w:bdr w:val="nil"/>
                <w:lang w:val="en-US" w:eastAsia="ru-RU"/>
              </w:rPr>
              <w:t>"&gt;</w:t>
            </w:r>
          </w:p>
          <w:p w14:paraId="7C252A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requisiteCheckCode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com:RequisiteCheckCodeType</w:t>
            </w:r>
            <w:r w:rsidRPr="00271F95">
              <w:rPr>
                <w:rFonts w:ascii="Consolas" w:eastAsia="Arial Unicode MS" w:hAnsi="Consolas" w:cs="Consolas"/>
                <w:color w:val="0000FF"/>
                <w:sz w:val="20"/>
                <w:highlight w:val="white"/>
                <w:bdr w:val="nil"/>
                <w:lang w:val="en-US" w:eastAsia="ru-RU"/>
              </w:rPr>
              <w:t>"&gt;</w:t>
            </w:r>
          </w:p>
          <w:p w14:paraId="38DCC3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338D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CB843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40D31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939F0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0ECF649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xsd:complexContent</w:t>
            </w:r>
            <w:r>
              <w:rPr>
                <w:rFonts w:ascii="Consolas" w:eastAsia="Arial Unicode MS" w:hAnsi="Consolas" w:cs="Consolas"/>
                <w:color w:val="0000FF"/>
                <w:sz w:val="20"/>
                <w:highlight w:val="white"/>
                <w:bdr w:val="nil"/>
                <w:lang w:eastAsia="ru-RU"/>
              </w:rPr>
              <w:t>&gt;</w:t>
            </w:r>
          </w:p>
          <w:p w14:paraId="4551B96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xsd:complexType</w:t>
            </w:r>
            <w:r>
              <w:rPr>
                <w:rFonts w:ascii="Consolas" w:eastAsia="Arial Unicode MS" w:hAnsi="Consolas" w:cs="Consolas"/>
                <w:color w:val="0000FF"/>
                <w:sz w:val="20"/>
                <w:highlight w:val="white"/>
                <w:bdr w:val="nil"/>
                <w:lang w:eastAsia="ru-RU"/>
              </w:rPr>
              <w:t>&gt;</w:t>
            </w:r>
          </w:p>
          <w:p w14:paraId="6B41D2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74763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8B8D6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160F13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B66C3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055DB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32C24F7" w14:textId="3F07634E" w:rsidR="00E16896" w:rsidRP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13C5DA27" w14:textId="77777777" w:rsidR="00336992" w:rsidRPr="00203C8E" w:rsidRDefault="00336992" w:rsidP="00336992">
      <w:pPr>
        <w:ind w:firstLine="851"/>
        <w:rPr>
          <w:lang w:val="en-US"/>
        </w:rPr>
      </w:pPr>
    </w:p>
    <w:p w14:paraId="284ECBCF" w14:textId="3273EB6A" w:rsidR="00336992" w:rsidRPr="00715C73" w:rsidRDefault="00336992" w:rsidP="00010005">
      <w:pPr>
        <w:ind w:firstLine="709"/>
        <w:rPr>
          <w:lang w:val="en-US"/>
        </w:rPr>
      </w:pPr>
      <w:r w:rsidRPr="00203C8E">
        <w:t>Импортированная</w:t>
      </w:r>
      <w:r w:rsidRPr="00715C73">
        <w:rPr>
          <w:lang w:val="en-US"/>
        </w:rPr>
        <w:t xml:space="preserve"> </w:t>
      </w:r>
      <w:r w:rsidRPr="00203C8E">
        <w:t>схема</w:t>
      </w:r>
      <w:r w:rsidR="00E25725" w:rsidRPr="00715C73">
        <w:rPr>
          <w:lang w:val="en-US"/>
        </w:rPr>
        <w:t xml:space="preserve"> «</w:t>
      </w:r>
      <w:r w:rsidR="00DC4ED5" w:rsidRPr="00203C8E">
        <w:rPr>
          <w:b/>
          <w:lang w:val="en-US"/>
        </w:rPr>
        <w:t>Common</w:t>
      </w:r>
      <w:r w:rsidR="00AA4882" w:rsidRPr="00203C8E">
        <w:rPr>
          <w:b/>
          <w:lang w:val="en-US"/>
        </w:rPr>
        <w:t>.xsd</w:t>
      </w:r>
      <w:r w:rsidR="00E25725" w:rsidRPr="00715C73">
        <w:rPr>
          <w:lang w:val="en-US"/>
        </w:rPr>
        <w:t>»</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254D6C"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F4808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8080"/>
                <w:sz w:val="20"/>
                <w:highlight w:val="white"/>
                <w:bdr w:val="nil"/>
                <w:lang w:val="en-US" w:eastAsia="ru-RU"/>
              </w:rPr>
              <w:t>&lt;?xml version="1.0" encoding="UTF-8"?&gt;</w:t>
            </w:r>
          </w:p>
          <w:p w14:paraId="197B07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xsd:schema</w:t>
            </w:r>
            <w:r w:rsidRPr="00271F95">
              <w:rPr>
                <w:rFonts w:ascii="Consolas" w:eastAsia="Arial Unicode MS" w:hAnsi="Consolas" w:cs="Consolas"/>
                <w:color w:val="FF0000"/>
                <w:sz w:val="20"/>
                <w:highlight w:val="white"/>
                <w:bdr w:val="nil"/>
                <w:lang w:val="en-US" w:eastAsia="ru-RU"/>
              </w:rPr>
              <w:t xml:space="preserve"> xmlns:xsd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http://www.w3.org/2001/XMLSchema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xmlns:com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targetNamespace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elementFormDefault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qualified</w:t>
            </w:r>
            <w:r w:rsidRPr="00271F95">
              <w:rPr>
                <w:rFonts w:ascii="Consolas" w:eastAsia="Arial Unicode MS" w:hAnsi="Consolas" w:cs="Consolas"/>
                <w:color w:val="0000FF"/>
                <w:sz w:val="20"/>
                <w:highlight w:val="white"/>
                <w:bdr w:val="nil"/>
                <w:lang w:val="en-US" w:eastAsia="ru-RU"/>
              </w:rPr>
              <w:t>"&gt;</w:t>
            </w:r>
          </w:p>
          <w:p w14:paraId="1FD413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AccountNumType</w:t>
            </w:r>
            <w:r w:rsidRPr="00271F95">
              <w:rPr>
                <w:rFonts w:ascii="Consolas" w:eastAsia="Arial Unicode MS" w:hAnsi="Consolas" w:cs="Consolas"/>
                <w:color w:val="0000FF"/>
                <w:sz w:val="20"/>
                <w:highlight w:val="white"/>
                <w:bdr w:val="nil"/>
                <w:lang w:val="en-US" w:eastAsia="ru-RU"/>
              </w:rPr>
              <w:t>"&gt;</w:t>
            </w:r>
          </w:p>
          <w:p w14:paraId="2600D3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C7B6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0B139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ED08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5731E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w:t>
            </w:r>
            <w:r w:rsidRPr="00271F95">
              <w:rPr>
                <w:rFonts w:ascii="Consolas" w:eastAsia="Arial Unicode MS" w:hAnsi="Consolas" w:cs="Consolas"/>
                <w:color w:val="0000FF"/>
                <w:sz w:val="20"/>
                <w:highlight w:val="white"/>
                <w:bdr w:val="nil"/>
                <w:lang w:val="en-US" w:eastAsia="ru-RU"/>
              </w:rPr>
              <w:t>"/&gt;</w:t>
            </w:r>
          </w:p>
          <w:p w14:paraId="5C70A6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\d{20}</w:t>
            </w:r>
            <w:r w:rsidRPr="00271F95">
              <w:rPr>
                <w:rFonts w:ascii="Consolas" w:eastAsia="Arial Unicode MS" w:hAnsi="Consolas" w:cs="Consolas"/>
                <w:color w:val="0000FF"/>
                <w:sz w:val="20"/>
                <w:highlight w:val="white"/>
                <w:bdr w:val="nil"/>
                <w:lang w:val="en-US" w:eastAsia="ru-RU"/>
              </w:rPr>
              <w:t>"/&gt;</w:t>
            </w:r>
          </w:p>
          <w:p w14:paraId="68A271A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EE94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DB520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INNType</w:t>
            </w:r>
            <w:r w:rsidRPr="00271F95">
              <w:rPr>
                <w:rFonts w:ascii="Consolas" w:eastAsia="Arial Unicode MS" w:hAnsi="Consolas" w:cs="Consolas"/>
                <w:color w:val="0000FF"/>
                <w:sz w:val="20"/>
                <w:highlight w:val="white"/>
                <w:bdr w:val="nil"/>
                <w:lang w:val="en-US" w:eastAsia="ru-RU"/>
              </w:rPr>
              <w:t>"&gt;</w:t>
            </w:r>
          </w:p>
          <w:p w14:paraId="58A08A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E9AD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CA7DC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C782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6F861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([^0^\D]\d|\d[^0^\D])\d{8}</w:t>
            </w:r>
            <w:r w:rsidRPr="00271F95">
              <w:rPr>
                <w:rFonts w:ascii="Consolas" w:eastAsia="Arial Unicode MS" w:hAnsi="Consolas" w:cs="Consolas"/>
                <w:color w:val="0000FF"/>
                <w:sz w:val="20"/>
                <w:highlight w:val="white"/>
                <w:bdr w:val="nil"/>
                <w:lang w:val="en-US" w:eastAsia="ru-RU"/>
              </w:rPr>
              <w:t>"/&gt;</w:t>
            </w:r>
          </w:p>
          <w:p w14:paraId="31C7EDC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DFAEE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E9A79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INNAllType</w:t>
            </w:r>
            <w:r w:rsidRPr="00271F95">
              <w:rPr>
                <w:rFonts w:ascii="Consolas" w:eastAsia="Arial Unicode MS" w:hAnsi="Consolas" w:cs="Consolas"/>
                <w:color w:val="0000FF"/>
                <w:sz w:val="20"/>
                <w:highlight w:val="white"/>
                <w:bdr w:val="nil"/>
                <w:lang w:val="en-US" w:eastAsia="ru-RU"/>
              </w:rPr>
              <w:t>"&gt;</w:t>
            </w:r>
          </w:p>
          <w:p w14:paraId="0741BC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F1C9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9DC05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CBE4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0FB9D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([^0^\D]\d|\d[^0^\D])\d{8}</w:t>
            </w:r>
            <w:r w:rsidRPr="00271F95">
              <w:rPr>
                <w:rFonts w:ascii="Consolas" w:eastAsia="Arial Unicode MS" w:hAnsi="Consolas" w:cs="Consolas"/>
                <w:color w:val="0000FF"/>
                <w:sz w:val="20"/>
                <w:highlight w:val="white"/>
                <w:bdr w:val="nil"/>
                <w:lang w:val="en-US" w:eastAsia="ru-RU"/>
              </w:rPr>
              <w:t>"/&gt;</w:t>
            </w:r>
          </w:p>
          <w:p w14:paraId="1FDEDD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([^0^\D]\d|\d[^0^\D])\d{10}</w:t>
            </w:r>
            <w:r w:rsidRPr="00271F95">
              <w:rPr>
                <w:rFonts w:ascii="Consolas" w:eastAsia="Arial Unicode MS" w:hAnsi="Consolas" w:cs="Consolas"/>
                <w:color w:val="0000FF"/>
                <w:sz w:val="20"/>
                <w:highlight w:val="white"/>
                <w:bdr w:val="nil"/>
                <w:lang w:val="en-US" w:eastAsia="ru-RU"/>
              </w:rPr>
              <w:t>"/&gt;</w:t>
            </w:r>
          </w:p>
          <w:p w14:paraId="43DCF9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[1-9]\d{4}|\d{1}[1-9]\d{3}|\d{2}[1-9]\d{2}|\d{3}[1-9]\d{1}|\d{4}[1-9]</w:t>
            </w:r>
            <w:r w:rsidRPr="00271F95">
              <w:rPr>
                <w:rFonts w:ascii="Consolas" w:eastAsia="Arial Unicode MS" w:hAnsi="Consolas" w:cs="Consolas"/>
                <w:color w:val="0000FF"/>
                <w:sz w:val="20"/>
                <w:highlight w:val="white"/>
                <w:bdr w:val="nil"/>
                <w:lang w:val="en-US" w:eastAsia="ru-RU"/>
              </w:rPr>
              <w:t>"/&gt;</w:t>
            </w:r>
          </w:p>
          <w:p w14:paraId="0F5835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5F888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A974AE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KPPType</w:t>
            </w:r>
            <w:r w:rsidRPr="00271F95">
              <w:rPr>
                <w:rFonts w:ascii="Consolas" w:eastAsia="Arial Unicode MS" w:hAnsi="Consolas" w:cs="Consolas"/>
                <w:color w:val="0000FF"/>
                <w:sz w:val="20"/>
                <w:highlight w:val="white"/>
                <w:bdr w:val="nil"/>
                <w:lang w:val="en-US" w:eastAsia="ru-RU"/>
              </w:rPr>
              <w:t>"&gt;</w:t>
            </w:r>
          </w:p>
          <w:p w14:paraId="4920DF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D2FCB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КПП</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B006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F2E1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4D058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([^0^\D]\d|\d[^0^\D])\d{2}[A-Z0-9]{2}\d{3}</w:t>
            </w:r>
            <w:r w:rsidRPr="00271F95">
              <w:rPr>
                <w:rFonts w:ascii="Consolas" w:eastAsia="Arial Unicode MS" w:hAnsi="Consolas" w:cs="Consolas"/>
                <w:color w:val="0000FF"/>
                <w:sz w:val="20"/>
                <w:highlight w:val="white"/>
                <w:bdr w:val="nil"/>
                <w:lang w:val="en-US" w:eastAsia="ru-RU"/>
              </w:rPr>
              <w:t>"&gt;</w:t>
            </w:r>
          </w:p>
          <w:p w14:paraId="57EA43D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139C43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9 символов, пятый и шестой из которых могут быть прописными</w:t>
            </w:r>
          </w:p>
          <w:p w14:paraId="3029001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(заглавными) латинскими буквами или цифрами, а все остальные только цифрами,</w:t>
            </w:r>
          </w:p>
          <w:p w14:paraId="2FF46BB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 при этом первый и второй знаки (цифры) не могут одновременно принимать</w:t>
            </w:r>
          </w:p>
          <w:p w14:paraId="4ED4EF4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значение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ноль</w:t>
            </w:r>
            <w:r w:rsidRPr="00271F95">
              <w:rPr>
                <w:rFonts w:ascii="Consolas" w:eastAsia="Arial Unicode MS" w:hAnsi="Consolas" w:cs="Consolas"/>
                <w:color w:val="000000"/>
                <w:sz w:val="20"/>
                <w:highlight w:val="white"/>
                <w:bdr w:val="nil"/>
                <w:lang w:val="en-US" w:eastAsia="ru-RU"/>
              </w:rPr>
              <w:t xml:space="preserve"> ("0").</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9ED09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59A29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362724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69D33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7D42A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OKTMOType</w:t>
            </w:r>
            <w:r w:rsidRPr="00271F95">
              <w:rPr>
                <w:rFonts w:ascii="Consolas" w:eastAsia="Arial Unicode MS" w:hAnsi="Consolas" w:cs="Consolas"/>
                <w:color w:val="0000FF"/>
                <w:sz w:val="20"/>
                <w:highlight w:val="white"/>
                <w:bdr w:val="nil"/>
                <w:lang w:val="en-US" w:eastAsia="ru-RU"/>
              </w:rPr>
              <w:t>"&gt;</w:t>
            </w:r>
          </w:p>
          <w:p w14:paraId="116587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16D5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A1410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EBB9D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EA662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11</w:t>
            </w:r>
            <w:r w:rsidRPr="00271F95">
              <w:rPr>
                <w:rFonts w:ascii="Consolas" w:eastAsia="Arial Unicode MS" w:hAnsi="Consolas" w:cs="Consolas"/>
                <w:color w:val="0000FF"/>
                <w:sz w:val="20"/>
                <w:highlight w:val="white"/>
                <w:bdr w:val="nil"/>
                <w:lang w:val="en-US" w:eastAsia="ru-RU"/>
              </w:rPr>
              <w:t>"/&gt;</w:t>
            </w:r>
          </w:p>
          <w:p w14:paraId="300CFF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DA9AC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\d{8}</w:t>
            </w:r>
            <w:r w:rsidRPr="00271F95">
              <w:rPr>
                <w:rFonts w:ascii="Consolas" w:eastAsia="Arial Unicode MS" w:hAnsi="Consolas" w:cs="Consolas"/>
                <w:color w:val="0000FF"/>
                <w:sz w:val="20"/>
                <w:highlight w:val="white"/>
                <w:bdr w:val="nil"/>
                <w:lang w:val="en-US" w:eastAsia="ru-RU"/>
              </w:rPr>
              <w:t>"&gt;</w:t>
            </w:r>
          </w:p>
          <w:p w14:paraId="714861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0C239B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8 цифр ОКТМО, при этом первые 3 не могут быть</w:t>
            </w:r>
          </w:p>
          <w:p w14:paraId="362D64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нулями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66A95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1F28C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110A9C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5F1A90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\d{11}</w:t>
            </w:r>
            <w:r w:rsidRPr="00271F95">
              <w:rPr>
                <w:rFonts w:ascii="Consolas" w:eastAsia="Arial Unicode MS" w:hAnsi="Consolas" w:cs="Consolas"/>
                <w:color w:val="0000FF"/>
                <w:sz w:val="20"/>
                <w:highlight w:val="white"/>
                <w:bdr w:val="nil"/>
                <w:lang w:val="en-US" w:eastAsia="ru-RU"/>
              </w:rPr>
              <w:t>"/&gt;</w:t>
            </w:r>
          </w:p>
          <w:p w14:paraId="1926AB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B9FC2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B06C2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KBKType</w:t>
            </w:r>
            <w:r w:rsidRPr="00271F95">
              <w:rPr>
                <w:rFonts w:ascii="Consolas" w:eastAsia="Arial Unicode MS" w:hAnsi="Consolas" w:cs="Consolas"/>
                <w:color w:val="0000FF"/>
                <w:sz w:val="20"/>
                <w:highlight w:val="white"/>
                <w:bdr w:val="nil"/>
                <w:lang w:val="en-US" w:eastAsia="ru-RU"/>
              </w:rPr>
              <w:t>"&gt;</w:t>
            </w:r>
          </w:p>
          <w:p w14:paraId="0D538F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BB2E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CEFB7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34D55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8CEF3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[0-9a-zA-Z</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]{20}</w:t>
            </w:r>
            <w:r w:rsidRPr="00271F95">
              <w:rPr>
                <w:rFonts w:ascii="Consolas" w:eastAsia="Arial Unicode MS" w:hAnsi="Consolas" w:cs="Consolas"/>
                <w:color w:val="0000FF"/>
                <w:sz w:val="20"/>
                <w:highlight w:val="white"/>
                <w:bdr w:val="nil"/>
                <w:lang w:val="en-US" w:eastAsia="ru-RU"/>
              </w:rPr>
              <w:t>"/&gt;</w:t>
            </w:r>
          </w:p>
          <w:p w14:paraId="565684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501915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D606B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710AF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KBKResponseType</w:t>
            </w:r>
            <w:r w:rsidRPr="00271F95">
              <w:rPr>
                <w:rFonts w:ascii="Consolas" w:eastAsia="Arial Unicode MS" w:hAnsi="Consolas" w:cs="Consolas"/>
                <w:color w:val="0000FF"/>
                <w:sz w:val="20"/>
                <w:highlight w:val="white"/>
                <w:bdr w:val="nil"/>
                <w:lang w:val="en-US" w:eastAsia="ru-RU"/>
              </w:rPr>
              <w:t>"&gt;</w:t>
            </w:r>
          </w:p>
          <w:p w14:paraId="462AD7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A708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6EAF1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E3994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21098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w:t>
            </w:r>
            <w:r w:rsidRPr="00271F95">
              <w:rPr>
                <w:rFonts w:ascii="Consolas" w:eastAsia="Arial Unicode MS" w:hAnsi="Consolas" w:cs="Consolas"/>
                <w:color w:val="0000FF"/>
                <w:sz w:val="20"/>
                <w:highlight w:val="white"/>
                <w:bdr w:val="nil"/>
                <w:lang w:val="en-US" w:eastAsia="ru-RU"/>
              </w:rPr>
              <w:t>"/&gt;</w:t>
            </w:r>
          </w:p>
          <w:p w14:paraId="11AD07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35FBC0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60FD7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8BBCB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OGRNType</w:t>
            </w:r>
            <w:r w:rsidRPr="00271F95">
              <w:rPr>
                <w:rFonts w:ascii="Consolas" w:eastAsia="Arial Unicode MS" w:hAnsi="Consolas" w:cs="Consolas"/>
                <w:color w:val="0000FF"/>
                <w:sz w:val="20"/>
                <w:highlight w:val="white"/>
                <w:bdr w:val="nil"/>
                <w:lang w:val="en-US" w:eastAsia="ru-RU"/>
              </w:rPr>
              <w:t>"&gt;</w:t>
            </w:r>
          </w:p>
          <w:p w14:paraId="576A6E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91BDD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ОГРН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D0BCD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8E085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865E8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13</w:t>
            </w:r>
            <w:r w:rsidRPr="00271F95">
              <w:rPr>
                <w:rFonts w:ascii="Consolas" w:eastAsia="Arial Unicode MS" w:hAnsi="Consolas" w:cs="Consolas"/>
                <w:color w:val="0000FF"/>
                <w:sz w:val="20"/>
                <w:highlight w:val="white"/>
                <w:bdr w:val="nil"/>
                <w:lang w:val="en-US" w:eastAsia="ru-RU"/>
              </w:rPr>
              <w:t>"/&gt;</w:t>
            </w:r>
          </w:p>
          <w:p w14:paraId="18A021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\d{13}</w:t>
            </w:r>
            <w:r w:rsidRPr="00271F95">
              <w:rPr>
                <w:rFonts w:ascii="Consolas" w:eastAsia="Arial Unicode MS" w:hAnsi="Consolas" w:cs="Consolas"/>
                <w:color w:val="0000FF"/>
                <w:sz w:val="20"/>
                <w:highlight w:val="white"/>
                <w:bdr w:val="nil"/>
                <w:lang w:val="en-US" w:eastAsia="ru-RU"/>
              </w:rPr>
              <w:t>"/&gt;</w:t>
            </w:r>
          </w:p>
          <w:p w14:paraId="522DBF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0282B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01ACA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BIKType</w:t>
            </w:r>
            <w:r w:rsidRPr="00271F95">
              <w:rPr>
                <w:rFonts w:ascii="Consolas" w:eastAsia="Arial Unicode MS" w:hAnsi="Consolas" w:cs="Consolas"/>
                <w:color w:val="0000FF"/>
                <w:sz w:val="20"/>
                <w:highlight w:val="white"/>
                <w:bdr w:val="nil"/>
                <w:lang w:val="en-US" w:eastAsia="ru-RU"/>
              </w:rPr>
              <w:t>"&gt;</w:t>
            </w:r>
          </w:p>
          <w:p w14:paraId="7EE06F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1BCB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БИК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C6CDD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676F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62D16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9</w:t>
            </w:r>
            <w:r w:rsidRPr="00271F95">
              <w:rPr>
                <w:rFonts w:ascii="Consolas" w:eastAsia="Arial Unicode MS" w:hAnsi="Consolas" w:cs="Consolas"/>
                <w:color w:val="0000FF"/>
                <w:sz w:val="20"/>
                <w:highlight w:val="white"/>
                <w:bdr w:val="nil"/>
                <w:lang w:val="en-US" w:eastAsia="ru-RU"/>
              </w:rPr>
              <w:t>"/&gt;</w:t>
            </w:r>
          </w:p>
          <w:p w14:paraId="7AC441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\d{9}</w:t>
            </w:r>
            <w:r w:rsidRPr="00271F95">
              <w:rPr>
                <w:rFonts w:ascii="Consolas" w:eastAsia="Arial Unicode MS" w:hAnsi="Consolas" w:cs="Consolas"/>
                <w:color w:val="0000FF"/>
                <w:sz w:val="20"/>
                <w:highlight w:val="white"/>
                <w:bdr w:val="nil"/>
                <w:lang w:val="en-US" w:eastAsia="ru-RU"/>
              </w:rPr>
              <w:t>"/&gt;</w:t>
            </w:r>
          </w:p>
          <w:p w14:paraId="56035D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A2D12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E1C7D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SupplierBillIDType</w:t>
            </w:r>
            <w:r w:rsidRPr="00271F95">
              <w:rPr>
                <w:rFonts w:ascii="Consolas" w:eastAsia="Arial Unicode MS" w:hAnsi="Consolas" w:cs="Consolas"/>
                <w:color w:val="0000FF"/>
                <w:sz w:val="20"/>
                <w:highlight w:val="white"/>
                <w:bdr w:val="nil"/>
                <w:lang w:val="en-US" w:eastAsia="ru-RU"/>
              </w:rPr>
              <w:t>"&gt;</w:t>
            </w:r>
          </w:p>
          <w:p w14:paraId="76020D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7C576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546E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B3133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99B0D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\w{20}</w:t>
            </w:r>
            <w:r w:rsidRPr="00271F95">
              <w:rPr>
                <w:rFonts w:ascii="Consolas" w:eastAsia="Arial Unicode MS" w:hAnsi="Consolas" w:cs="Consolas"/>
                <w:color w:val="0000FF"/>
                <w:sz w:val="20"/>
                <w:highlight w:val="white"/>
                <w:bdr w:val="nil"/>
                <w:lang w:val="en-US" w:eastAsia="ru-RU"/>
              </w:rPr>
              <w:t>"/&gt;</w:t>
            </w:r>
          </w:p>
          <w:p w14:paraId="6C69EB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\d{25}</w:t>
            </w:r>
            <w:r w:rsidRPr="00271F95">
              <w:rPr>
                <w:rFonts w:ascii="Consolas" w:eastAsia="Arial Unicode MS" w:hAnsi="Consolas" w:cs="Consolas"/>
                <w:color w:val="0000FF"/>
                <w:sz w:val="20"/>
                <w:highlight w:val="white"/>
                <w:bdr w:val="nil"/>
                <w:lang w:val="en-US" w:eastAsia="ru-RU"/>
              </w:rPr>
              <w:t>"/&gt;</w:t>
            </w:r>
          </w:p>
          <w:p w14:paraId="367B00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7D7F1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25122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URNType</w:t>
            </w:r>
            <w:r w:rsidRPr="00271F95">
              <w:rPr>
                <w:rFonts w:ascii="Consolas" w:eastAsia="Arial Unicode MS" w:hAnsi="Consolas" w:cs="Consolas"/>
                <w:color w:val="0000FF"/>
                <w:sz w:val="20"/>
                <w:highlight w:val="white"/>
                <w:bdr w:val="nil"/>
                <w:lang w:val="en-US" w:eastAsia="ru-RU"/>
              </w:rPr>
              <w:t>"&gt;</w:t>
            </w:r>
          </w:p>
          <w:p w14:paraId="1D9F37C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02A99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5F85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98AF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008E75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[0-9a-fA-F]{6}</w:t>
            </w:r>
            <w:r w:rsidRPr="00271F95">
              <w:rPr>
                <w:rFonts w:ascii="Consolas" w:eastAsia="Arial Unicode MS" w:hAnsi="Consolas" w:cs="Consolas"/>
                <w:color w:val="0000FF"/>
                <w:sz w:val="20"/>
                <w:highlight w:val="white"/>
                <w:bdr w:val="nil"/>
                <w:lang w:val="en-US" w:eastAsia="ru-RU"/>
              </w:rPr>
              <w:t>"/&gt;</w:t>
            </w:r>
          </w:p>
          <w:p w14:paraId="742F99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12D07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78B42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EsiaUserInfoType</w:t>
            </w:r>
            <w:r w:rsidRPr="00271F95">
              <w:rPr>
                <w:rFonts w:ascii="Consolas" w:eastAsia="Arial Unicode MS" w:hAnsi="Consolas" w:cs="Consolas"/>
                <w:color w:val="0000FF"/>
                <w:sz w:val="20"/>
                <w:highlight w:val="white"/>
                <w:bdr w:val="nil"/>
                <w:lang w:val="en-US" w:eastAsia="ru-RU"/>
              </w:rPr>
              <w:t>"&gt;</w:t>
            </w:r>
          </w:p>
          <w:p w14:paraId="5475734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xsd:choice</w:t>
            </w:r>
            <w:r>
              <w:rPr>
                <w:rFonts w:ascii="Consolas" w:eastAsia="Arial Unicode MS" w:hAnsi="Consolas" w:cs="Consolas"/>
                <w:color w:val="0000FF"/>
                <w:sz w:val="20"/>
                <w:highlight w:val="white"/>
                <w:bdr w:val="nil"/>
                <w:lang w:eastAsia="ru-RU"/>
              </w:rPr>
              <w:t>&gt;</w:t>
            </w:r>
          </w:p>
          <w:p w14:paraId="38D49C4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7CF53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пользователя, полученные информационной системой Участника</w:t>
            </w:r>
          </w:p>
          <w:p w14:paraId="07D7FE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43DB0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D95D2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w:t>
            </w:r>
            <w:r w:rsidRPr="00271F95">
              <w:rPr>
                <w:rFonts w:ascii="Consolas" w:eastAsia="Arial Unicode MS" w:hAnsi="Consolas" w:cs="Consolas"/>
                <w:color w:val="0000FF"/>
                <w:sz w:val="20"/>
                <w:highlight w:val="white"/>
                <w:bdr w:val="nil"/>
                <w:lang w:val="en-US" w:eastAsia="ru-RU"/>
              </w:rPr>
              <w:t>"&gt;</w:t>
            </w:r>
          </w:p>
          <w:p w14:paraId="07C03F8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55190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Физическое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52C1CB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56DD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78C4B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3C42D44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DocumentIdentity</w:t>
            </w:r>
            <w:r w:rsidRPr="00271F95">
              <w:rPr>
                <w:rFonts w:ascii="Consolas" w:eastAsia="Arial Unicode MS" w:hAnsi="Consolas" w:cs="Consolas"/>
                <w:color w:val="0000FF"/>
                <w:sz w:val="20"/>
                <w:highlight w:val="white"/>
                <w:bdr w:val="nil"/>
                <w:lang w:val="en-US" w:eastAsia="ru-RU"/>
              </w:rPr>
              <w:t>"&gt;</w:t>
            </w:r>
          </w:p>
          <w:p w14:paraId="6AD56A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5EB7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удостоверяющий</w:t>
            </w:r>
          </w:p>
          <w:p w14:paraId="04B350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E298F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B8343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5C52FF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8CD88A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FFF6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удостоверяющего</w:t>
            </w:r>
          </w:p>
          <w:p w14:paraId="199083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80755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C5AE0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5711F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FC037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C2B2D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7639B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Паспорт гражданина Российской</w:t>
            </w:r>
          </w:p>
          <w:p w14:paraId="359111A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95EE3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5AAD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0000FF"/>
                <w:sz w:val="20"/>
                <w:highlight w:val="white"/>
                <w:bdr w:val="nil"/>
                <w:lang w:val="en-US" w:eastAsia="ru-RU"/>
              </w:rPr>
              <w:t>&gt;</w:t>
            </w:r>
          </w:p>
          <w:p w14:paraId="79C590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2B4A2E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EABA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иностранного</w:t>
            </w:r>
          </w:p>
          <w:p w14:paraId="62F2C1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гражданина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5E8CE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F37D2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0000FF"/>
                <w:sz w:val="20"/>
                <w:highlight w:val="white"/>
                <w:bdr w:val="nil"/>
                <w:lang w:val="en-US" w:eastAsia="ru-RU"/>
              </w:rPr>
              <w:t>&gt;</w:t>
            </w:r>
          </w:p>
          <w:p w14:paraId="3BA498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48514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6504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E79EE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series</w:t>
            </w:r>
            <w:r w:rsidRPr="00271F95">
              <w:rPr>
                <w:rFonts w:ascii="Consolas" w:eastAsia="Arial Unicode MS" w:hAnsi="Consolas" w:cs="Consolas"/>
                <w:color w:val="0000FF"/>
                <w:sz w:val="20"/>
                <w:highlight w:val="white"/>
                <w:bdr w:val="nil"/>
                <w:lang w:val="en-US" w:eastAsia="ru-RU"/>
              </w:rPr>
              <w:t>"&gt;</w:t>
            </w:r>
          </w:p>
          <w:p w14:paraId="56D1DD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346B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Серия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20592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DC0D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6F4EB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CFC52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45</w:t>
            </w:r>
            <w:r w:rsidRPr="00271F95">
              <w:rPr>
                <w:rFonts w:ascii="Consolas" w:eastAsia="Arial Unicode MS" w:hAnsi="Consolas" w:cs="Consolas"/>
                <w:color w:val="0000FF"/>
                <w:sz w:val="20"/>
                <w:highlight w:val="white"/>
                <w:bdr w:val="nil"/>
                <w:lang w:val="en-US" w:eastAsia="ru-RU"/>
              </w:rPr>
              <w:t>"/&gt;</w:t>
            </w:r>
          </w:p>
          <w:p w14:paraId="56E331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4E46C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A2C73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65295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93B13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68B3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DBB1B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2298F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05213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7B811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45</w:t>
            </w:r>
            <w:r w:rsidRPr="00271F95">
              <w:rPr>
                <w:rFonts w:ascii="Consolas" w:eastAsia="Arial Unicode MS" w:hAnsi="Consolas" w:cs="Consolas"/>
                <w:color w:val="0000FF"/>
                <w:sz w:val="20"/>
                <w:highlight w:val="white"/>
                <w:bdr w:val="nil"/>
                <w:lang w:val="en-US" w:eastAsia="ru-RU"/>
              </w:rPr>
              <w:t>"/&gt;</w:t>
            </w:r>
          </w:p>
          <w:p w14:paraId="7B890F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4247C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6C1E8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804FF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2D4AE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447F1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7096E5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snils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FDA85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49EC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СНИЛС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80469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C5098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AF0FB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9F10D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\d{11}</w:t>
            </w:r>
            <w:r w:rsidRPr="00271F95">
              <w:rPr>
                <w:rFonts w:ascii="Consolas" w:eastAsia="Arial Unicode MS" w:hAnsi="Consolas" w:cs="Consolas"/>
                <w:color w:val="0000FF"/>
                <w:sz w:val="20"/>
                <w:highlight w:val="white"/>
                <w:bdr w:val="nil"/>
                <w:lang w:val="en-US" w:eastAsia="ru-RU"/>
              </w:rPr>
              <w:t>"/&gt;</w:t>
            </w:r>
          </w:p>
          <w:p w14:paraId="6F943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42862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C5013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704C0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personINN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com:PersonINNType</w:t>
            </w:r>
            <w:r w:rsidRPr="00271F95">
              <w:rPr>
                <w:rFonts w:ascii="Consolas" w:eastAsia="Arial Unicode MS" w:hAnsi="Consolas" w:cs="Consolas"/>
                <w:color w:val="0000FF"/>
                <w:sz w:val="20"/>
                <w:highlight w:val="white"/>
                <w:bdr w:val="nil"/>
                <w:lang w:val="en-US" w:eastAsia="ru-RU"/>
              </w:rPr>
              <w:t>"&gt;</w:t>
            </w:r>
          </w:p>
          <w:p w14:paraId="3C6C85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51EB1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гражданина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271F95">
              <w:rPr>
                <w:rFonts w:ascii="Consolas" w:eastAsia="Arial Unicode MS" w:hAnsi="Consolas" w:cs="Consolas"/>
                <w:color w:val="000000"/>
                <w:sz w:val="20"/>
                <w:highlight w:val="white"/>
                <w:bdr w:val="nil"/>
                <w:lang w:val="en-US" w:eastAsia="ru-RU"/>
              </w:rPr>
              <w:t xml:space="preserve">). </w:t>
            </w:r>
          </w:p>
          <w:p w14:paraId="23B37F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p>
          <w:p w14:paraId="3839F39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Обязательно для</w:t>
            </w:r>
            <w:r>
              <w:rPr>
                <w:rFonts w:ascii="Consolas" w:eastAsia="Arial Unicode MS" w:hAnsi="Consolas" w:cs="Consolas"/>
                <w:color w:val="000000"/>
                <w:sz w:val="20"/>
                <w:highlight w:val="white"/>
                <w:bdr w:val="nil"/>
                <w:lang w:eastAsia="ru-RU"/>
              </w:rPr>
              <w:tab/>
              <w:t>заполнения, если физическое лицо - гражданин РФ</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243FE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575B9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536A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B16CC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4A2F6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IndividualBusiness</w:t>
            </w:r>
            <w:r w:rsidRPr="00271F95">
              <w:rPr>
                <w:rFonts w:ascii="Consolas" w:eastAsia="Arial Unicode MS" w:hAnsi="Consolas" w:cs="Consolas"/>
                <w:color w:val="0000FF"/>
                <w:sz w:val="20"/>
                <w:highlight w:val="white"/>
                <w:bdr w:val="nil"/>
                <w:lang w:val="en-US" w:eastAsia="ru-RU"/>
              </w:rPr>
              <w:t>"&gt;</w:t>
            </w:r>
          </w:p>
          <w:p w14:paraId="7AE76D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B6B9E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Индивидуальный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предприниматель</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AB5E0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E6F83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71B41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personINN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BB2EB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9F038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FC0CE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2AF47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95A09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com:PersonINNType</w:t>
            </w:r>
            <w:r w:rsidRPr="00271F95">
              <w:rPr>
                <w:rFonts w:ascii="Consolas" w:eastAsia="Arial Unicode MS" w:hAnsi="Consolas" w:cs="Consolas"/>
                <w:color w:val="0000FF"/>
                <w:sz w:val="20"/>
                <w:highlight w:val="white"/>
                <w:bdr w:val="nil"/>
                <w:lang w:val="en-US" w:eastAsia="ru-RU"/>
              </w:rPr>
              <w:t>"&gt;</w:t>
            </w:r>
          </w:p>
          <w:p w14:paraId="0E23B79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12</w:t>
            </w:r>
            <w:r w:rsidRPr="00271F95">
              <w:rPr>
                <w:rFonts w:ascii="Consolas" w:eastAsia="Arial Unicode MS" w:hAnsi="Consolas" w:cs="Consolas"/>
                <w:color w:val="0000FF"/>
                <w:sz w:val="20"/>
                <w:highlight w:val="white"/>
                <w:bdr w:val="nil"/>
                <w:lang w:val="en-US" w:eastAsia="ru-RU"/>
              </w:rPr>
              <w:t>"/&gt;</w:t>
            </w:r>
          </w:p>
          <w:p w14:paraId="0B464B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\d{12}</w:t>
            </w:r>
            <w:r w:rsidRPr="00271F95">
              <w:rPr>
                <w:rFonts w:ascii="Consolas" w:eastAsia="Arial Unicode MS" w:hAnsi="Consolas" w:cs="Consolas"/>
                <w:color w:val="0000FF"/>
                <w:sz w:val="20"/>
                <w:highlight w:val="white"/>
                <w:bdr w:val="nil"/>
                <w:lang w:val="en-US" w:eastAsia="ru-RU"/>
              </w:rPr>
              <w:t>"/&gt;</w:t>
            </w:r>
          </w:p>
          <w:p w14:paraId="22D524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5EBBF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0228C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8697A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17F62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F0548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xsd:choice</w:t>
            </w:r>
            <w:r w:rsidRPr="00271F95">
              <w:rPr>
                <w:rFonts w:ascii="Consolas" w:eastAsia="Arial Unicode MS" w:hAnsi="Consolas" w:cs="Consolas"/>
                <w:color w:val="0000FF"/>
                <w:sz w:val="20"/>
                <w:highlight w:val="white"/>
                <w:bdr w:val="nil"/>
                <w:lang w:val="en-US" w:eastAsia="ru-RU"/>
              </w:rPr>
              <w:t>&gt;</w:t>
            </w:r>
          </w:p>
          <w:p w14:paraId="08B445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userId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xsd:integer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6D79BE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884765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учетной записи пользователя в системе</w:t>
            </w:r>
          </w:p>
          <w:p w14:paraId="2CBD7C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C6E00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31683D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1CBEE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sessionIndex</w:t>
            </w:r>
            <w:r w:rsidRPr="00271F95">
              <w:rPr>
                <w:rFonts w:ascii="Consolas" w:eastAsia="Arial Unicode MS" w:hAnsi="Consolas" w:cs="Consolas"/>
                <w:color w:val="0000FF"/>
                <w:sz w:val="20"/>
                <w:highlight w:val="white"/>
                <w:bdr w:val="nil"/>
                <w:lang w:val="en-US" w:eastAsia="ru-RU"/>
              </w:rPr>
              <w:t>"&gt;</w:t>
            </w:r>
          </w:p>
          <w:p w14:paraId="777EDFD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95F155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сессии пользователя в системе</w:t>
            </w:r>
          </w:p>
          <w:p w14:paraId="2FC2DF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1F5FE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53534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1BF7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CE642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300</w:t>
            </w:r>
            <w:r w:rsidRPr="00271F95">
              <w:rPr>
                <w:rFonts w:ascii="Consolas" w:eastAsia="Arial Unicode MS" w:hAnsi="Consolas" w:cs="Consolas"/>
                <w:color w:val="0000FF"/>
                <w:sz w:val="20"/>
                <w:highlight w:val="white"/>
                <w:bdr w:val="nil"/>
                <w:lang w:val="en-US" w:eastAsia="ru-RU"/>
              </w:rPr>
              <w:t>"/&gt;</w:t>
            </w:r>
          </w:p>
          <w:p w14:paraId="188887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8BCD2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EDB8D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7D867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sessionDate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form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unqualified</w:t>
            </w:r>
            <w:r w:rsidRPr="00271F95">
              <w:rPr>
                <w:rFonts w:ascii="Consolas" w:eastAsia="Arial Unicode MS" w:hAnsi="Consolas" w:cs="Consolas"/>
                <w:color w:val="0000FF"/>
                <w:sz w:val="20"/>
                <w:highlight w:val="white"/>
                <w:bdr w:val="nil"/>
                <w:lang w:val="en-US" w:eastAsia="ru-RU"/>
              </w:rPr>
              <w:t>"&gt;</w:t>
            </w:r>
          </w:p>
          <w:p w14:paraId="6407279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186850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Дата и время открытия сессии пользователя в системе</w:t>
            </w:r>
          </w:p>
          <w:p w14:paraId="20AA27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AC2B7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FEFB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2F6A24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ABB2D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AdditionalDataType</w:t>
            </w:r>
            <w:r w:rsidRPr="00271F95">
              <w:rPr>
                <w:rFonts w:ascii="Consolas" w:eastAsia="Arial Unicode MS" w:hAnsi="Consolas" w:cs="Consolas"/>
                <w:color w:val="0000FF"/>
                <w:sz w:val="20"/>
                <w:highlight w:val="white"/>
                <w:bdr w:val="nil"/>
                <w:lang w:val="en-US" w:eastAsia="ru-RU"/>
              </w:rPr>
              <w:t>"&gt;</w:t>
            </w:r>
          </w:p>
          <w:p w14:paraId="09DB75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33642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"&gt;</w:t>
            </w:r>
          </w:p>
          <w:p w14:paraId="13A4F4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3BC0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1419E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5897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ABA3B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58BC0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6D5A64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3FDB31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570980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2A620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324B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68AD8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279A5E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25F0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2980F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849C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857B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BE0C9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9AD7C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255</w:t>
            </w:r>
            <w:r w:rsidRPr="00271F95">
              <w:rPr>
                <w:rFonts w:ascii="Consolas" w:eastAsia="Arial Unicode MS" w:hAnsi="Consolas" w:cs="Consolas"/>
                <w:color w:val="0000FF"/>
                <w:sz w:val="20"/>
                <w:highlight w:val="white"/>
                <w:bdr w:val="nil"/>
                <w:lang w:val="en-US" w:eastAsia="ru-RU"/>
              </w:rPr>
              <w:t>"/&gt;</w:t>
            </w:r>
          </w:p>
          <w:p w14:paraId="5F8E2A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6BFF19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473C5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87D05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F3A18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2CDC6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B5622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AdditionalData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com:AdditionalDataType</w:t>
            </w:r>
            <w:r w:rsidRPr="00271F95">
              <w:rPr>
                <w:rFonts w:ascii="Consolas" w:eastAsia="Arial Unicode MS" w:hAnsi="Consolas" w:cs="Consolas"/>
                <w:color w:val="0000FF"/>
                <w:sz w:val="20"/>
                <w:highlight w:val="white"/>
                <w:bdr w:val="nil"/>
                <w:lang w:val="en-US" w:eastAsia="ru-RU"/>
              </w:rPr>
              <w:t>"&gt;</w:t>
            </w:r>
          </w:p>
          <w:p w14:paraId="226EF5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5DADC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202:</w:t>
            </w:r>
          </w:p>
          <w:p w14:paraId="084A03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A7CC4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956B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625432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MeaningType</w:t>
            </w:r>
            <w:r w:rsidRPr="00271F95">
              <w:rPr>
                <w:rFonts w:ascii="Consolas" w:eastAsia="Arial Unicode MS" w:hAnsi="Consolas" w:cs="Consolas"/>
                <w:color w:val="0000FF"/>
                <w:sz w:val="20"/>
                <w:highlight w:val="white"/>
                <w:bdr w:val="nil"/>
                <w:lang w:val="en-US" w:eastAsia="ru-RU"/>
              </w:rPr>
              <w:t>"&gt;</w:t>
            </w:r>
          </w:p>
          <w:p w14:paraId="5330415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D48A15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6663746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10758AE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085F9B7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56DADC6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545FE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3535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95A12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6F7390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F88FF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5B9A2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ChangeStatusType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abstract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true</w:t>
            </w:r>
            <w:r w:rsidRPr="00271F95">
              <w:rPr>
                <w:rFonts w:ascii="Consolas" w:eastAsia="Arial Unicode MS" w:hAnsi="Consolas" w:cs="Consolas"/>
                <w:color w:val="0000FF"/>
                <w:sz w:val="20"/>
                <w:highlight w:val="white"/>
                <w:bdr w:val="nil"/>
                <w:lang w:val="en-US" w:eastAsia="ru-RU"/>
              </w:rPr>
              <w:t>"&gt;</w:t>
            </w:r>
          </w:p>
          <w:p w14:paraId="3DAA2A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4206F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B5C2D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A4B74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BC03D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com:MeaningType</w:t>
            </w:r>
            <w:r w:rsidRPr="00271F95">
              <w:rPr>
                <w:rFonts w:ascii="Consolas" w:eastAsia="Arial Unicode MS" w:hAnsi="Consolas" w:cs="Consolas"/>
                <w:color w:val="0000FF"/>
                <w:sz w:val="20"/>
                <w:highlight w:val="white"/>
                <w:bdr w:val="nil"/>
                <w:lang w:val="en-US" w:eastAsia="ru-RU"/>
              </w:rPr>
              <w:t>"&gt;</w:t>
            </w:r>
          </w:p>
          <w:p w14:paraId="690013B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30082D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05A8FAA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3EA5A70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740470E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696C602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B28D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5F575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4B77B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com:ReasonType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3DFF0E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CE2DC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6221E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FE74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DB849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71DB63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87A0D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D5542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F5B6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F5E61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2BD8C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CC9E2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ChangeStatus</w:t>
            </w:r>
            <w:r w:rsidRPr="00271F95">
              <w:rPr>
                <w:rFonts w:ascii="Consolas" w:eastAsia="Arial Unicode MS" w:hAnsi="Consolas" w:cs="Consolas"/>
                <w:color w:val="0000FF"/>
                <w:sz w:val="20"/>
                <w:highlight w:val="white"/>
                <w:bdr w:val="nil"/>
                <w:lang w:val="en-US" w:eastAsia="ru-RU"/>
              </w:rPr>
              <w:t>"&gt;</w:t>
            </w:r>
          </w:p>
          <w:p w14:paraId="2805D7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1DC0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76B19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BBDE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C5BFB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3FBC1D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com:ChangeStatusType</w:t>
            </w:r>
            <w:r w:rsidRPr="00271F95">
              <w:rPr>
                <w:rFonts w:ascii="Consolas" w:eastAsia="Arial Unicode MS" w:hAnsi="Consolas" w:cs="Consolas"/>
                <w:color w:val="0000FF"/>
                <w:sz w:val="20"/>
                <w:highlight w:val="white"/>
                <w:bdr w:val="nil"/>
                <w:lang w:val="en-US" w:eastAsia="ru-RU"/>
              </w:rPr>
              <w:t>"&gt;</w:t>
            </w:r>
          </w:p>
          <w:p w14:paraId="2ED71F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DE8A1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w:t>
            </w:r>
            <w:r w:rsidRPr="00271F95">
              <w:rPr>
                <w:rFonts w:ascii="Consolas" w:eastAsia="Arial Unicode MS" w:hAnsi="Consolas" w:cs="Consolas"/>
                <w:color w:val="0000FF"/>
                <w:sz w:val="20"/>
                <w:highlight w:val="white"/>
                <w:bdr w:val="nil"/>
                <w:lang w:val="en-US" w:eastAsia="ru-RU"/>
              </w:rPr>
              <w:t>"&gt;</w:t>
            </w:r>
          </w:p>
          <w:p w14:paraId="307AF75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6F717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66619AA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4977F02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194429E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70896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F752D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D4F73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com:MeaningType</w:t>
            </w:r>
            <w:r w:rsidRPr="00271F95">
              <w:rPr>
                <w:rFonts w:ascii="Consolas" w:eastAsia="Arial Unicode MS" w:hAnsi="Consolas" w:cs="Consolas"/>
                <w:color w:val="0000FF"/>
                <w:sz w:val="20"/>
                <w:highlight w:val="white"/>
                <w:bdr w:val="nil"/>
                <w:lang w:val="en-US" w:eastAsia="ru-RU"/>
              </w:rPr>
              <w:t>"&gt;</w:t>
            </w:r>
          </w:p>
          <w:p w14:paraId="4C0C96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19FE83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54107E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w:t>
            </w:r>
            <w:r w:rsidRPr="00271F95">
              <w:rPr>
                <w:rFonts w:ascii="Consolas" w:eastAsia="Arial Unicode MS" w:hAnsi="Consolas" w:cs="Consolas"/>
                <w:color w:val="0000FF"/>
                <w:sz w:val="20"/>
                <w:highlight w:val="white"/>
                <w:bdr w:val="nil"/>
                <w:lang w:val="en-US" w:eastAsia="ru-RU"/>
              </w:rPr>
              <w:t>"/&gt;</w:t>
            </w:r>
          </w:p>
          <w:p w14:paraId="17E2AD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E2712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BFA63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FCAA3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com:ReasonType</w:t>
            </w:r>
            <w:r w:rsidRPr="00271F95">
              <w:rPr>
                <w:rFonts w:ascii="Consolas" w:eastAsia="Arial Unicode MS" w:hAnsi="Consolas" w:cs="Consolas"/>
                <w:color w:val="0000FF"/>
                <w:sz w:val="20"/>
                <w:highlight w:val="white"/>
                <w:bdr w:val="nil"/>
                <w:lang w:val="en-US" w:eastAsia="ru-RU"/>
              </w:rPr>
              <w:t>"&gt;</w:t>
            </w:r>
          </w:p>
          <w:p w14:paraId="1BF4AF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4EC9C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43340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D33F0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C995D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"&gt;</w:t>
            </w:r>
          </w:p>
          <w:p w14:paraId="02AAB4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9CDDF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A055A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6AAE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9C5EE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95C73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AC7FA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64D364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CC0C2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9FF03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ChangeStatusInfo</w:t>
            </w:r>
            <w:r w:rsidRPr="00271F95">
              <w:rPr>
                <w:rFonts w:ascii="Consolas" w:eastAsia="Arial Unicode MS" w:hAnsi="Consolas" w:cs="Consolas"/>
                <w:color w:val="0000FF"/>
                <w:sz w:val="20"/>
                <w:highlight w:val="white"/>
                <w:bdr w:val="nil"/>
                <w:lang w:val="en-US" w:eastAsia="ru-RU"/>
              </w:rPr>
              <w:t>"&gt;</w:t>
            </w:r>
          </w:p>
          <w:p w14:paraId="37475F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82058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BE967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com:ChangeStatusType</w:t>
            </w:r>
            <w:r w:rsidRPr="00271F95">
              <w:rPr>
                <w:rFonts w:ascii="Consolas" w:eastAsia="Arial Unicode MS" w:hAnsi="Consolas" w:cs="Consolas"/>
                <w:color w:val="0000FF"/>
                <w:sz w:val="20"/>
                <w:highlight w:val="white"/>
                <w:bdr w:val="nil"/>
                <w:lang w:val="en-US" w:eastAsia="ru-RU"/>
              </w:rPr>
              <w:t>"&gt;</w:t>
            </w:r>
          </w:p>
          <w:p w14:paraId="642CFE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D2DE0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Meaning</w:t>
            </w:r>
            <w:r w:rsidRPr="00271F95">
              <w:rPr>
                <w:rFonts w:ascii="Consolas" w:eastAsia="Arial Unicode MS" w:hAnsi="Consolas" w:cs="Consolas"/>
                <w:color w:val="0000FF"/>
                <w:sz w:val="20"/>
                <w:highlight w:val="white"/>
                <w:bdr w:val="nil"/>
                <w:lang w:val="en-US" w:eastAsia="ru-RU"/>
              </w:rPr>
              <w:t>"&gt;</w:t>
            </w:r>
          </w:p>
          <w:p w14:paraId="5417FA8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F356D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3056BC9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0A8CA6F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50EE5CF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63709C7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230227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A69B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19807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com:MeaningType</w:t>
            </w:r>
            <w:r w:rsidRPr="00271F95">
              <w:rPr>
                <w:rFonts w:ascii="Consolas" w:eastAsia="Arial Unicode MS" w:hAnsi="Consolas" w:cs="Consolas"/>
                <w:color w:val="0000FF"/>
                <w:sz w:val="20"/>
                <w:highlight w:val="white"/>
                <w:bdr w:val="nil"/>
                <w:lang w:val="en-US" w:eastAsia="ru-RU"/>
              </w:rPr>
              <w:t>"&gt;</w:t>
            </w:r>
          </w:p>
          <w:p w14:paraId="40569E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5606F9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64924E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5BD58B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w:t>
            </w:r>
            <w:r w:rsidRPr="00271F95">
              <w:rPr>
                <w:rFonts w:ascii="Consolas" w:eastAsia="Arial Unicode MS" w:hAnsi="Consolas" w:cs="Consolas"/>
                <w:color w:val="0000FF"/>
                <w:sz w:val="20"/>
                <w:highlight w:val="white"/>
                <w:bdr w:val="nil"/>
                <w:lang w:val="en-US" w:eastAsia="ru-RU"/>
              </w:rPr>
              <w:t>"/&gt;</w:t>
            </w:r>
          </w:p>
          <w:p w14:paraId="2A5934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B3D8D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37B4D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6C68CB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com:ReasonType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0B4258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B42BD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A6D63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19294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F5C0F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ChangeDate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29BAFC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7C82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4A9C8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08FB93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4C08A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99235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90EC3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2661BE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EC7E7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610DD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ReasonType</w:t>
            </w:r>
            <w:r w:rsidRPr="00271F95">
              <w:rPr>
                <w:rFonts w:ascii="Consolas" w:eastAsia="Arial Unicode MS" w:hAnsi="Consolas" w:cs="Consolas"/>
                <w:color w:val="0000FF"/>
                <w:sz w:val="20"/>
                <w:highlight w:val="white"/>
                <w:bdr w:val="nil"/>
                <w:lang w:val="en-US" w:eastAsia="ru-RU"/>
              </w:rPr>
              <w:t>"&gt;</w:t>
            </w:r>
          </w:p>
          <w:p w14:paraId="701E98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C96F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AD890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12D36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EA1F3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512</w:t>
            </w:r>
            <w:r w:rsidRPr="00271F95">
              <w:rPr>
                <w:rFonts w:ascii="Consolas" w:eastAsia="Arial Unicode MS" w:hAnsi="Consolas" w:cs="Consolas"/>
                <w:color w:val="0000FF"/>
                <w:sz w:val="20"/>
                <w:highlight w:val="white"/>
                <w:bdr w:val="nil"/>
                <w:lang w:val="en-US" w:eastAsia="ru-RU"/>
              </w:rPr>
              <w:t>"/&gt;</w:t>
            </w:r>
          </w:p>
          <w:p w14:paraId="35F60D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B6AB7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816E4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PersonINNType</w:t>
            </w:r>
            <w:r w:rsidRPr="00271F95">
              <w:rPr>
                <w:rFonts w:ascii="Consolas" w:eastAsia="Arial Unicode MS" w:hAnsi="Consolas" w:cs="Consolas"/>
                <w:color w:val="0000FF"/>
                <w:sz w:val="20"/>
                <w:highlight w:val="white"/>
                <w:bdr w:val="nil"/>
                <w:lang w:val="en-US" w:eastAsia="ru-RU"/>
              </w:rPr>
              <w:t>"&gt;</w:t>
            </w:r>
          </w:p>
          <w:p w14:paraId="71361C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3F363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12</w:t>
            </w:r>
            <w:r w:rsidRPr="00271F95">
              <w:rPr>
                <w:rFonts w:ascii="Consolas" w:eastAsia="Arial Unicode MS" w:hAnsi="Consolas" w:cs="Consolas"/>
                <w:color w:val="0000FF"/>
                <w:sz w:val="20"/>
                <w:highlight w:val="white"/>
                <w:bdr w:val="nil"/>
                <w:lang w:val="en-US" w:eastAsia="ru-RU"/>
              </w:rPr>
              <w:t>"/&gt;</w:t>
            </w:r>
          </w:p>
          <w:p w14:paraId="6B4220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\d{12}</w:t>
            </w:r>
            <w:r w:rsidRPr="00271F95">
              <w:rPr>
                <w:rFonts w:ascii="Consolas" w:eastAsia="Arial Unicode MS" w:hAnsi="Consolas" w:cs="Consolas"/>
                <w:color w:val="0000FF"/>
                <w:sz w:val="20"/>
                <w:highlight w:val="white"/>
                <w:bdr w:val="nil"/>
                <w:lang w:val="en-US" w:eastAsia="ru-RU"/>
              </w:rPr>
              <w:t>"/&gt;</w:t>
            </w:r>
          </w:p>
          <w:p w14:paraId="62D5A47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91427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45D08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abstract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true</w:t>
            </w:r>
            <w:r w:rsidRPr="00271F95">
              <w:rPr>
                <w:rFonts w:ascii="Consolas" w:eastAsia="Arial Unicode MS" w:hAnsi="Consolas" w:cs="Consolas"/>
                <w:color w:val="0000FF"/>
                <w:sz w:val="20"/>
                <w:highlight w:val="white"/>
                <w:bdr w:val="nil"/>
                <w:lang w:val="en-US" w:eastAsia="ru-RU"/>
              </w:rPr>
              <w:t>"/&gt;</w:t>
            </w:r>
          </w:p>
          <w:p w14:paraId="725CEA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DiscountValueType</w:t>
            </w:r>
            <w:r w:rsidRPr="00271F95">
              <w:rPr>
                <w:rFonts w:ascii="Consolas" w:eastAsia="Arial Unicode MS" w:hAnsi="Consolas" w:cs="Consolas"/>
                <w:color w:val="0000FF"/>
                <w:sz w:val="20"/>
                <w:highlight w:val="white"/>
                <w:bdr w:val="nil"/>
                <w:lang w:val="en-US" w:eastAsia="ru-RU"/>
              </w:rPr>
              <w:t>"&gt;</w:t>
            </w:r>
          </w:p>
          <w:p w14:paraId="7195C5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xsd:union</w:t>
            </w:r>
            <w:r w:rsidRPr="00271F95">
              <w:rPr>
                <w:rFonts w:ascii="Consolas" w:eastAsia="Arial Unicode MS" w:hAnsi="Consolas" w:cs="Consolas"/>
                <w:color w:val="FF0000"/>
                <w:sz w:val="20"/>
                <w:highlight w:val="white"/>
                <w:bdr w:val="nil"/>
                <w:lang w:val="en-US" w:eastAsia="ru-RU"/>
              </w:rPr>
              <w:t xml:space="preserve"> memberTypes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xsd:float xsd:nonNegativeInteger</w:t>
            </w:r>
            <w:r w:rsidRPr="00271F95">
              <w:rPr>
                <w:rFonts w:ascii="Consolas" w:eastAsia="Arial Unicode MS" w:hAnsi="Consolas" w:cs="Consolas"/>
                <w:color w:val="0000FF"/>
                <w:sz w:val="20"/>
                <w:highlight w:val="white"/>
                <w:bdr w:val="nil"/>
                <w:lang w:val="en-US" w:eastAsia="ru-RU"/>
              </w:rPr>
              <w:t>"/&gt;</w:t>
            </w:r>
          </w:p>
          <w:p w14:paraId="19D1E8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4D3EB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DiscountDateType</w:t>
            </w:r>
            <w:r w:rsidRPr="00271F95">
              <w:rPr>
                <w:rFonts w:ascii="Consolas" w:eastAsia="Arial Unicode MS" w:hAnsi="Consolas" w:cs="Consolas"/>
                <w:color w:val="0000FF"/>
                <w:sz w:val="20"/>
                <w:highlight w:val="white"/>
                <w:bdr w:val="nil"/>
                <w:lang w:val="en-US" w:eastAsia="ru-RU"/>
              </w:rPr>
              <w:t>"&gt;</w:t>
            </w:r>
          </w:p>
          <w:p w14:paraId="70F2EC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25F37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271F95">
              <w:rPr>
                <w:rFonts w:ascii="Consolas" w:eastAsia="Arial Unicode MS" w:hAnsi="Consolas" w:cs="Consolas"/>
                <w:color w:val="000000"/>
                <w:sz w:val="20"/>
                <w:highlight w:val="white"/>
                <w:bdr w:val="nil"/>
                <w:lang w:val="en-US" w:eastAsia="ru-RU"/>
              </w:rPr>
              <w:t xml:space="preserve">. </w:t>
            </w:r>
          </w:p>
          <w:p w14:paraId="09D1120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34AC36A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4DB9AEC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7723F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4FF3C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EC206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(\d{4}-\d{2}-\d{2})|0</w:t>
            </w:r>
            <w:r w:rsidRPr="00271F95">
              <w:rPr>
                <w:rFonts w:ascii="Consolas" w:eastAsia="Arial Unicode MS" w:hAnsi="Consolas" w:cs="Consolas"/>
                <w:color w:val="0000FF"/>
                <w:sz w:val="20"/>
                <w:highlight w:val="white"/>
                <w:bdr w:val="nil"/>
                <w:lang w:val="en-US" w:eastAsia="ru-RU"/>
              </w:rPr>
              <w:t>"/&gt;</w:t>
            </w:r>
          </w:p>
          <w:p w14:paraId="2488AE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A99DB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B7A46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abstract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true</w:t>
            </w:r>
            <w:r w:rsidRPr="00271F95">
              <w:rPr>
                <w:rFonts w:ascii="Consolas" w:eastAsia="Arial Unicode MS" w:hAnsi="Consolas" w:cs="Consolas"/>
                <w:color w:val="0000FF"/>
                <w:sz w:val="20"/>
                <w:highlight w:val="white"/>
                <w:bdr w:val="nil"/>
                <w:lang w:val="en-US" w:eastAsia="ru-RU"/>
              </w:rPr>
              <w:t>"&gt;</w:t>
            </w:r>
          </w:p>
          <w:p w14:paraId="4CE718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8A16A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com:DiscountValueType</w:t>
            </w:r>
            <w:r w:rsidRPr="00271F95">
              <w:rPr>
                <w:rFonts w:ascii="Consolas" w:eastAsia="Arial Unicode MS" w:hAnsi="Consolas" w:cs="Consolas"/>
                <w:color w:val="0000FF"/>
                <w:sz w:val="20"/>
                <w:highlight w:val="white"/>
                <w:bdr w:val="nil"/>
                <w:lang w:val="en-US" w:eastAsia="ru-RU"/>
              </w:rPr>
              <w:t>"&gt;</w:t>
            </w:r>
          </w:p>
          <w:p w14:paraId="437663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FD628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5EC42D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3CC33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BDCCA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004B2FD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F781D5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E0A1C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027A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B2E7B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14B1D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9B76AD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DiscountSize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substitutionGroup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w:t>
            </w:r>
            <w:r w:rsidRPr="00271F95">
              <w:rPr>
                <w:rFonts w:ascii="Consolas" w:eastAsia="Arial Unicode MS" w:hAnsi="Consolas" w:cs="Consolas"/>
                <w:color w:val="0000FF"/>
                <w:sz w:val="20"/>
                <w:highlight w:val="white"/>
                <w:bdr w:val="nil"/>
                <w:lang w:val="en-US" w:eastAsia="ru-RU"/>
              </w:rPr>
              <w:t>"&gt;</w:t>
            </w:r>
          </w:p>
          <w:p w14:paraId="1C8A0AC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6CB496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скидкой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процент</w:t>
            </w:r>
            <w:r w:rsidRPr="00271F95">
              <w:rPr>
                <w:rFonts w:ascii="Consolas" w:eastAsia="Arial Unicode MS" w:hAnsi="Consolas" w:cs="Consolas"/>
                <w:color w:val="000000"/>
                <w:sz w:val="20"/>
                <w:highlight w:val="white"/>
                <w:bdr w:val="nil"/>
                <w:lang w:val="en-US" w:eastAsia="ru-RU"/>
              </w:rPr>
              <w:t>)</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FCB02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1B8C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DDED07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7EFCE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"&gt;</w:t>
            </w:r>
          </w:p>
          <w:p w14:paraId="65BECA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36BEE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3EB298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9B2A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1006:</w:t>
            </w:r>
          </w:p>
          <w:p w14:paraId="2FCCDD9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Процент скидки от суммы</w:t>
            </w:r>
            <w:r>
              <w:rPr>
                <w:rFonts w:ascii="Consolas" w:eastAsia="Arial Unicode MS" w:hAnsi="Consolas" w:cs="Consolas"/>
                <w:color w:val="000000"/>
                <w:sz w:val="20"/>
                <w:highlight w:val="white"/>
                <w:bdr w:val="nil"/>
                <w:lang w:eastAsia="ru-RU"/>
              </w:rPr>
              <w:tab/>
              <w:t>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15DAD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DF1B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7246B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5B4352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0C731E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34D245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xsd:totalDigits</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01B5D76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8143E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BB004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AADA2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62381E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DF0DC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1007:</w:t>
            </w:r>
          </w:p>
          <w:p w14:paraId="3C49EB1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7ACD5B7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333C1E8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246C29F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91B0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42F25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FC4715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E3D62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40951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48789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EABB3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C17F5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DiscountFixed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substitutionGroup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w:t>
            </w:r>
            <w:r w:rsidRPr="00271F95">
              <w:rPr>
                <w:rFonts w:ascii="Consolas" w:eastAsia="Arial Unicode MS" w:hAnsi="Consolas" w:cs="Consolas"/>
                <w:color w:val="0000FF"/>
                <w:sz w:val="20"/>
                <w:highlight w:val="white"/>
                <w:bdr w:val="nil"/>
                <w:lang w:val="en-US" w:eastAsia="ru-RU"/>
              </w:rPr>
              <w:t>"&gt;</w:t>
            </w:r>
          </w:p>
          <w:p w14:paraId="4E359F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3AEF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фиксированной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суммой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1F9A1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0A817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B999A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7EB60D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"&gt;</w:t>
            </w:r>
          </w:p>
          <w:p w14:paraId="293B57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48733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31CC2A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09A49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1004:</w:t>
            </w:r>
          </w:p>
          <w:p w14:paraId="39F0B44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скидки от полной суммы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4142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C9EB9E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4E86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0F7843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3B551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E05E6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35D7F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4F53C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6F2ED4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9BC14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1005:</w:t>
            </w:r>
          </w:p>
          <w:p w14:paraId="5C531F1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7BDD25F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6E05BEA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6D6F214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B5D2F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0EEB2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04900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B9A43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82519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0243BD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BB8E4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F29C73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MultiplierSize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substitutionGroup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w:t>
            </w:r>
            <w:r w:rsidRPr="00271F95">
              <w:rPr>
                <w:rFonts w:ascii="Consolas" w:eastAsia="Arial Unicode MS" w:hAnsi="Consolas" w:cs="Consolas"/>
                <w:color w:val="0000FF"/>
                <w:sz w:val="20"/>
                <w:highlight w:val="white"/>
                <w:bdr w:val="nil"/>
                <w:lang w:val="en-US" w:eastAsia="ru-RU"/>
              </w:rPr>
              <w:t>"&gt;</w:t>
            </w:r>
          </w:p>
          <w:p w14:paraId="00CBADC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0D71C7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Условия оплаты с применением понижающего размер начисления</w:t>
            </w:r>
          </w:p>
          <w:p w14:paraId="776CB5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коэффициента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086C5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487B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0A7E0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369D2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com:DiscountType</w:t>
            </w:r>
            <w:r w:rsidRPr="00271F95">
              <w:rPr>
                <w:rFonts w:ascii="Consolas" w:eastAsia="Arial Unicode MS" w:hAnsi="Consolas" w:cs="Consolas"/>
                <w:color w:val="0000FF"/>
                <w:sz w:val="20"/>
                <w:highlight w:val="white"/>
                <w:bdr w:val="nil"/>
                <w:lang w:val="en-US" w:eastAsia="ru-RU"/>
              </w:rPr>
              <w:t>"&gt;</w:t>
            </w:r>
          </w:p>
          <w:p w14:paraId="5DBB7C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C9171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Value</w:t>
            </w:r>
            <w:r w:rsidRPr="00271F95">
              <w:rPr>
                <w:rFonts w:ascii="Consolas" w:eastAsia="Arial Unicode MS" w:hAnsi="Consolas" w:cs="Consolas"/>
                <w:color w:val="0000FF"/>
                <w:sz w:val="20"/>
                <w:highlight w:val="white"/>
                <w:bdr w:val="nil"/>
                <w:lang w:val="en-US" w:eastAsia="ru-RU"/>
              </w:rPr>
              <w:t>"&gt;</w:t>
            </w:r>
          </w:p>
          <w:p w14:paraId="72AB0A7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6BE46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1008:</w:t>
            </w:r>
          </w:p>
          <w:p w14:paraId="6CA4C99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Коэффициент, понижающий размер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D76F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BE4A3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D57D9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xsd:float</w:t>
            </w:r>
            <w:r w:rsidRPr="00271F95">
              <w:rPr>
                <w:rFonts w:ascii="Consolas" w:eastAsia="Arial Unicode MS" w:hAnsi="Consolas" w:cs="Consolas"/>
                <w:color w:val="0000FF"/>
                <w:sz w:val="20"/>
                <w:highlight w:val="white"/>
                <w:bdr w:val="nil"/>
                <w:lang w:val="en-US" w:eastAsia="ru-RU"/>
              </w:rPr>
              <w:t>"&gt;</w:t>
            </w:r>
          </w:p>
          <w:p w14:paraId="4E3317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xsd:minExclusive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191270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0\.\d\d?</w:t>
            </w:r>
            <w:r w:rsidRPr="00271F95">
              <w:rPr>
                <w:rFonts w:ascii="Consolas" w:eastAsia="Arial Unicode MS" w:hAnsi="Consolas" w:cs="Consolas"/>
                <w:color w:val="0000FF"/>
                <w:sz w:val="20"/>
                <w:highlight w:val="white"/>
                <w:bdr w:val="nil"/>
                <w:lang w:val="en-US" w:eastAsia="ru-RU"/>
              </w:rPr>
              <w:t>"/&gt;</w:t>
            </w:r>
          </w:p>
          <w:p w14:paraId="736BB0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56CD52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B3AA6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540587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Expiry</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com:DiscountDateType</w:t>
            </w:r>
            <w:r w:rsidRPr="00271F95">
              <w:rPr>
                <w:rFonts w:ascii="Consolas" w:eastAsia="Arial Unicode MS" w:hAnsi="Consolas" w:cs="Consolas"/>
                <w:color w:val="0000FF"/>
                <w:sz w:val="20"/>
                <w:highlight w:val="white"/>
                <w:bdr w:val="nil"/>
                <w:lang w:val="en-US" w:eastAsia="ru-RU"/>
              </w:rPr>
              <w:t>"&gt;</w:t>
            </w:r>
          </w:p>
          <w:p w14:paraId="732854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4678D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1009:</w:t>
            </w:r>
          </w:p>
          <w:p w14:paraId="4397EA0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Срок действия учета коэффициента, понижающего размер начисления.</w:t>
            </w:r>
          </w:p>
          <w:p w14:paraId="35FA522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5F2F92A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3F1A697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 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34BB3D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3E59B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50517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F6B13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9E2AC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480A64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1C9A3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F85D0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RequestType</w:t>
            </w:r>
            <w:r w:rsidRPr="00271F95">
              <w:rPr>
                <w:rFonts w:ascii="Consolas" w:eastAsia="Arial Unicode MS" w:hAnsi="Consolas" w:cs="Consolas"/>
                <w:color w:val="0000FF"/>
                <w:sz w:val="20"/>
                <w:highlight w:val="white"/>
                <w:bdr w:val="nil"/>
                <w:lang w:val="en-US" w:eastAsia="ru-RU"/>
              </w:rPr>
              <w:t>"&gt;</w:t>
            </w:r>
          </w:p>
          <w:p w14:paraId="0BA0D3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3E485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E1BB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EDEC0E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9AFB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EB586D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w:t>
            </w:r>
            <w:r w:rsidRPr="00271F95">
              <w:rPr>
                <w:rFonts w:ascii="Consolas" w:eastAsia="Arial Unicode MS" w:hAnsi="Consolas" w:cs="Consolas"/>
                <w:color w:val="0000FF"/>
                <w:sz w:val="20"/>
                <w:highlight w:val="white"/>
                <w:bdr w:val="nil"/>
                <w:lang w:val="en-US" w:eastAsia="ru-RU"/>
              </w:rPr>
              <w:t>"&gt;</w:t>
            </w:r>
          </w:p>
          <w:p w14:paraId="3503D1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6E979F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9D92C2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B7F70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313FE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timestamp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10B4B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96AEB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5E400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6F3BB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F68A8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senderIdentifier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D0586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049D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отправителя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40A1E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4B28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562AA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senderRole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524FD8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71E88C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971C2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4F3A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67914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E0494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10C078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\w{1,10}</w:t>
            </w:r>
            <w:r w:rsidRPr="00271F95">
              <w:rPr>
                <w:rFonts w:ascii="Consolas" w:eastAsia="Arial Unicode MS" w:hAnsi="Consolas" w:cs="Consolas"/>
                <w:color w:val="0000FF"/>
                <w:sz w:val="20"/>
                <w:highlight w:val="white"/>
                <w:bdr w:val="nil"/>
                <w:lang w:val="en-US" w:eastAsia="ru-RU"/>
              </w:rPr>
              <w:t>"/&gt;</w:t>
            </w:r>
          </w:p>
          <w:p w14:paraId="42DA41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A21D8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F6883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78761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FA75D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ExportRequestType</w:t>
            </w:r>
            <w:r w:rsidRPr="00271F95">
              <w:rPr>
                <w:rFonts w:ascii="Consolas" w:eastAsia="Arial Unicode MS" w:hAnsi="Consolas" w:cs="Consolas"/>
                <w:color w:val="0000FF"/>
                <w:sz w:val="20"/>
                <w:highlight w:val="white"/>
                <w:bdr w:val="nil"/>
                <w:lang w:val="en-US" w:eastAsia="ru-RU"/>
              </w:rPr>
              <w:t>"&gt;</w:t>
            </w:r>
          </w:p>
          <w:p w14:paraId="32B333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FB98E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com:RequestType</w:t>
            </w:r>
            <w:r w:rsidRPr="00271F95">
              <w:rPr>
                <w:rFonts w:ascii="Consolas" w:eastAsia="Arial Unicode MS" w:hAnsi="Consolas" w:cs="Consolas"/>
                <w:color w:val="0000FF"/>
                <w:sz w:val="20"/>
                <w:highlight w:val="white"/>
                <w:bdr w:val="nil"/>
                <w:lang w:val="en-US" w:eastAsia="ru-RU"/>
              </w:rPr>
              <w:t>"&gt;</w:t>
            </w:r>
          </w:p>
          <w:p w14:paraId="2C9CA1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0FDD9C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Paging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com:PagingType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43C9682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0ACE2C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385B56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B8C1B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8F7F4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B6A01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originatorId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"&gt;</w:t>
            </w:r>
          </w:p>
          <w:p w14:paraId="3CCFF7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15CDA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240AE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67CBB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A3840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4B069D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7CBF9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72B5A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ResponseType</w:t>
            </w:r>
            <w:r w:rsidRPr="00271F95">
              <w:rPr>
                <w:rFonts w:ascii="Consolas" w:eastAsia="Arial Unicode MS" w:hAnsi="Consolas" w:cs="Consolas"/>
                <w:color w:val="0000FF"/>
                <w:sz w:val="20"/>
                <w:highlight w:val="white"/>
                <w:bdr w:val="nil"/>
                <w:lang w:val="en-US" w:eastAsia="ru-RU"/>
              </w:rPr>
              <w:t>"&gt;</w:t>
            </w:r>
          </w:p>
          <w:p w14:paraId="653428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CF5DE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Основные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параметры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F6794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B4EA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E8EEA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D6EE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F8E0F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7F1A5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C6BE8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w:t>
            </w:r>
            <w:r w:rsidRPr="00271F95">
              <w:rPr>
                <w:rFonts w:ascii="Consolas" w:eastAsia="Arial Unicode MS" w:hAnsi="Consolas" w:cs="Consolas"/>
                <w:color w:val="0000FF"/>
                <w:sz w:val="20"/>
                <w:highlight w:val="white"/>
                <w:bdr w:val="nil"/>
                <w:lang w:val="en-US" w:eastAsia="ru-RU"/>
              </w:rPr>
              <w:t>"&gt;</w:t>
            </w:r>
          </w:p>
          <w:p w14:paraId="72CB2B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7758DB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6EF7D4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CA688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BC30F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RqId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53E08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7D2C1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B6696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9A8EB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567B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0BC6CE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17AAD4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FA432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93C42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7D0E6C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recipientIdentifier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432EA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6CCAD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8AD79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2220C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F47B5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timestamp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CFA2A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2D70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E4E18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512D6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EC9AD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A03CA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PayerIdentifierType</w:t>
            </w:r>
            <w:r w:rsidRPr="00271F95">
              <w:rPr>
                <w:rFonts w:ascii="Consolas" w:eastAsia="Arial Unicode MS" w:hAnsi="Consolas" w:cs="Consolas"/>
                <w:color w:val="0000FF"/>
                <w:sz w:val="20"/>
                <w:highlight w:val="white"/>
                <w:bdr w:val="nil"/>
                <w:lang w:val="en-US" w:eastAsia="ru-RU"/>
              </w:rPr>
              <w:t>"&gt;</w:t>
            </w:r>
          </w:p>
          <w:p w14:paraId="1E8889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706F1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070BE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04254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BAA4D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]{19}</w:t>
            </w:r>
            <w:r w:rsidRPr="00271F95">
              <w:rPr>
                <w:rFonts w:ascii="Consolas" w:eastAsia="Arial Unicode MS" w:hAnsi="Consolas" w:cs="Consolas"/>
                <w:color w:val="0000FF"/>
                <w:sz w:val="20"/>
                <w:highlight w:val="white"/>
                <w:bdr w:val="nil"/>
                <w:lang w:val="en-US" w:eastAsia="ru-RU"/>
              </w:rPr>
              <w:t>"&gt;</w:t>
            </w:r>
          </w:p>
          <w:p w14:paraId="7F69DEF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B9B67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3DA7A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F96FD7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3E877B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200\d{14}[A-Z0-9]{2}\d{3}</w:t>
            </w:r>
            <w:r w:rsidRPr="00271F95">
              <w:rPr>
                <w:rFonts w:ascii="Consolas" w:eastAsia="Arial Unicode MS" w:hAnsi="Consolas" w:cs="Consolas"/>
                <w:color w:val="0000FF"/>
                <w:sz w:val="20"/>
                <w:highlight w:val="white"/>
                <w:bdr w:val="nil"/>
                <w:lang w:val="en-US" w:eastAsia="ru-RU"/>
              </w:rPr>
              <w:t>"&gt;</w:t>
            </w:r>
          </w:p>
          <w:p w14:paraId="6E8A745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09E8D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DAF8A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25DAB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5E8246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(2|3)00\d{10}[0]{9}</w:t>
            </w:r>
            <w:r w:rsidRPr="00271F95">
              <w:rPr>
                <w:rFonts w:ascii="Consolas" w:eastAsia="Arial Unicode MS" w:hAnsi="Consolas" w:cs="Consolas"/>
                <w:color w:val="0000FF"/>
                <w:sz w:val="20"/>
                <w:highlight w:val="white"/>
                <w:bdr w:val="nil"/>
                <w:lang w:val="en-US" w:eastAsia="ru-RU"/>
              </w:rPr>
              <w:t>"/&gt;</w:t>
            </w:r>
          </w:p>
          <w:p w14:paraId="46CCE5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]{19}</w:t>
            </w:r>
            <w:r w:rsidRPr="00271F95">
              <w:rPr>
                <w:rFonts w:ascii="Consolas" w:eastAsia="Arial Unicode MS" w:hAnsi="Consolas" w:cs="Consolas"/>
                <w:color w:val="0000FF"/>
                <w:sz w:val="20"/>
                <w:highlight w:val="white"/>
                <w:bdr w:val="nil"/>
                <w:lang w:val="en-US" w:eastAsia="ru-RU"/>
              </w:rPr>
              <w:t>"/&gt;</w:t>
            </w:r>
          </w:p>
          <w:p w14:paraId="3D9EAC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4[0]{9}\d{12}</w:t>
            </w:r>
            <w:r w:rsidRPr="00271F95">
              <w:rPr>
                <w:rFonts w:ascii="Consolas" w:eastAsia="Arial Unicode MS" w:hAnsi="Consolas" w:cs="Consolas"/>
                <w:color w:val="0000FF"/>
                <w:sz w:val="20"/>
                <w:highlight w:val="white"/>
                <w:bdr w:val="nil"/>
                <w:lang w:val="en-US" w:eastAsia="ru-RU"/>
              </w:rPr>
              <w:t>"/&gt;</w:t>
            </w:r>
          </w:p>
          <w:p w14:paraId="0B3AD2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6AB4D9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70099D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D19A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PayerType</w:t>
            </w:r>
            <w:r w:rsidRPr="00271F95">
              <w:rPr>
                <w:rFonts w:ascii="Consolas" w:eastAsia="Arial Unicode MS" w:hAnsi="Consolas" w:cs="Consolas"/>
                <w:color w:val="0000FF"/>
                <w:sz w:val="20"/>
                <w:highlight w:val="white"/>
                <w:bdr w:val="nil"/>
                <w:lang w:val="en-US" w:eastAsia="ru-RU"/>
              </w:rPr>
              <w:t>"&gt;</w:t>
            </w:r>
          </w:p>
          <w:p w14:paraId="4C41FC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payerIdentifier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com:PayerIdentifierType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A7509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6F62B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201:</w:t>
            </w:r>
          </w:p>
          <w:p w14:paraId="7CEFB6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329CC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5A2A7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C0910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2BC13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ImportProtocolType</w:t>
            </w:r>
            <w:r w:rsidRPr="00271F95">
              <w:rPr>
                <w:rFonts w:ascii="Consolas" w:eastAsia="Arial Unicode MS" w:hAnsi="Consolas" w:cs="Consolas"/>
                <w:color w:val="0000FF"/>
                <w:sz w:val="20"/>
                <w:highlight w:val="white"/>
                <w:bdr w:val="nil"/>
                <w:lang w:val="en-US" w:eastAsia="ru-RU"/>
              </w:rPr>
              <w:t>"&gt;</w:t>
            </w:r>
          </w:p>
          <w:p w14:paraId="143D91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entityID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8FCC5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43315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6C500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AFB8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64EE6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BEEA7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DAF00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00"/>
                <w:sz w:val="20"/>
                <w:highlight w:val="white"/>
                <w:bdr w:val="nil"/>
                <w:lang w:val="en-US" w:eastAsia="ru-RU"/>
              </w:rPr>
              <w:t xml:space="preserve">: </w:t>
            </w:r>
          </w:p>
          <w:p w14:paraId="0DC56B0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9A807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E36401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2451E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0A749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32</w:t>
            </w:r>
            <w:r w:rsidRPr="00271F95">
              <w:rPr>
                <w:rFonts w:ascii="Consolas" w:eastAsia="Arial Unicode MS" w:hAnsi="Consolas" w:cs="Consolas"/>
                <w:color w:val="0000FF"/>
                <w:sz w:val="20"/>
                <w:highlight w:val="white"/>
                <w:bdr w:val="nil"/>
                <w:lang w:val="en-US" w:eastAsia="ru-RU"/>
              </w:rPr>
              <w:t>"/&gt;</w:t>
            </w:r>
          </w:p>
          <w:p w14:paraId="4CBDBC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5F66F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A11B7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4AE0F8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description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497369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170D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Описание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761B0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BCCB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ADBE0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03FD3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255</w:t>
            </w:r>
            <w:r w:rsidRPr="00271F95">
              <w:rPr>
                <w:rFonts w:ascii="Consolas" w:eastAsia="Arial Unicode MS" w:hAnsi="Consolas" w:cs="Consolas"/>
                <w:color w:val="0000FF"/>
                <w:sz w:val="20"/>
                <w:highlight w:val="white"/>
                <w:bdr w:val="nil"/>
                <w:lang w:val="en-US" w:eastAsia="ru-RU"/>
              </w:rPr>
              <w:t>"/&gt;</w:t>
            </w:r>
          </w:p>
          <w:p w14:paraId="4BA004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4CFCF6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355BA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ADCDC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60522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ImportPackageResponseType</w:t>
            </w:r>
            <w:r w:rsidRPr="00271F95">
              <w:rPr>
                <w:rFonts w:ascii="Consolas" w:eastAsia="Arial Unicode MS" w:hAnsi="Consolas" w:cs="Consolas"/>
                <w:color w:val="0000FF"/>
                <w:sz w:val="20"/>
                <w:highlight w:val="white"/>
                <w:bdr w:val="nil"/>
                <w:lang w:val="en-US" w:eastAsia="ru-RU"/>
              </w:rPr>
              <w:t>"&gt;</w:t>
            </w:r>
          </w:p>
          <w:p w14:paraId="5E0775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5F4067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com:ResponseType</w:t>
            </w:r>
            <w:r w:rsidRPr="00271F95">
              <w:rPr>
                <w:rFonts w:ascii="Consolas" w:eastAsia="Arial Unicode MS" w:hAnsi="Consolas" w:cs="Consolas"/>
                <w:color w:val="0000FF"/>
                <w:sz w:val="20"/>
                <w:highlight w:val="white"/>
                <w:bdr w:val="nil"/>
                <w:lang w:val="en-US" w:eastAsia="ru-RU"/>
              </w:rPr>
              <w:t>"&gt;</w:t>
            </w:r>
          </w:p>
          <w:p w14:paraId="44C92A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47DDA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ImportProtocol</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com:ImportProtocolType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1B34D4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C203A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2135B3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B9FFB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38A68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FD49F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7AE56D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4EB86C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433E1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TransKindType</w:t>
            </w:r>
            <w:r w:rsidRPr="00271F95">
              <w:rPr>
                <w:rFonts w:ascii="Consolas" w:eastAsia="Arial Unicode MS" w:hAnsi="Consolas" w:cs="Consolas"/>
                <w:color w:val="0000FF"/>
                <w:sz w:val="20"/>
                <w:highlight w:val="white"/>
                <w:bdr w:val="nil"/>
                <w:lang w:val="en-US" w:eastAsia="ru-RU"/>
              </w:rPr>
              <w:t>"&gt;</w:t>
            </w:r>
          </w:p>
          <w:p w14:paraId="256289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0454B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0D80CC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123CF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5E3EB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AccDocType</w:t>
            </w:r>
            <w:r w:rsidRPr="00271F95">
              <w:rPr>
                <w:rFonts w:ascii="Consolas" w:eastAsia="Arial Unicode MS" w:hAnsi="Consolas" w:cs="Consolas"/>
                <w:color w:val="0000FF"/>
                <w:sz w:val="20"/>
                <w:highlight w:val="white"/>
                <w:bdr w:val="nil"/>
                <w:lang w:val="en-US" w:eastAsia="ru-RU"/>
              </w:rPr>
              <w:t>"&gt;</w:t>
            </w:r>
          </w:p>
          <w:p w14:paraId="43C7E5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accDocNo</w:t>
            </w:r>
            <w:r w:rsidRPr="00271F95">
              <w:rPr>
                <w:rFonts w:ascii="Consolas" w:eastAsia="Arial Unicode MS" w:hAnsi="Consolas" w:cs="Consolas"/>
                <w:color w:val="0000FF"/>
                <w:sz w:val="20"/>
                <w:highlight w:val="white"/>
                <w:bdr w:val="nil"/>
                <w:lang w:val="en-US" w:eastAsia="ru-RU"/>
              </w:rPr>
              <w:t>"&gt;</w:t>
            </w:r>
          </w:p>
          <w:p w14:paraId="66BD81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1ED9D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3. Для частичного платежа поле номер 40:</w:t>
            </w:r>
          </w:p>
          <w:p w14:paraId="2D97864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9078A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55F3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97BA8C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805F6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\d{1,6}</w:t>
            </w:r>
            <w:r w:rsidRPr="00271F95">
              <w:rPr>
                <w:rFonts w:ascii="Consolas" w:eastAsia="Arial Unicode MS" w:hAnsi="Consolas" w:cs="Consolas"/>
                <w:color w:val="0000FF"/>
                <w:sz w:val="20"/>
                <w:highlight w:val="white"/>
                <w:bdr w:val="nil"/>
                <w:lang w:val="en-US" w:eastAsia="ru-RU"/>
              </w:rPr>
              <w:t>"/&gt;</w:t>
            </w:r>
          </w:p>
          <w:p w14:paraId="37C555D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879CE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F3D8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CBF8B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accDocDate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B5C42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D807B1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4. </w:t>
            </w:r>
            <w:r>
              <w:rPr>
                <w:rFonts w:ascii="Consolas" w:eastAsia="Arial Unicode MS" w:hAnsi="Consolas" w:cs="Consolas"/>
                <w:color w:val="000000"/>
                <w:sz w:val="20"/>
                <w:highlight w:val="white"/>
                <w:bdr w:val="nil"/>
                <w:lang w:eastAsia="ru-RU"/>
              </w:rPr>
              <w:t>Для частичного платежа поле номер 41:</w:t>
            </w:r>
          </w:p>
          <w:p w14:paraId="64FE873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95C7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0162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42839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63A31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PaymentIdType</w:t>
            </w:r>
            <w:r w:rsidRPr="00271F95">
              <w:rPr>
                <w:rFonts w:ascii="Consolas" w:eastAsia="Arial Unicode MS" w:hAnsi="Consolas" w:cs="Consolas"/>
                <w:color w:val="0000FF"/>
                <w:sz w:val="20"/>
                <w:highlight w:val="white"/>
                <w:bdr w:val="nil"/>
                <w:lang w:val="en-US" w:eastAsia="ru-RU"/>
              </w:rPr>
              <w:t>"&gt;</w:t>
            </w:r>
          </w:p>
          <w:p w14:paraId="4182A7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C5520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1\d{15}((0[1-9]|[12][0-9]|3[01])(0[1-9]|1[012])\d{4})\d{8}</w:t>
            </w:r>
            <w:r w:rsidRPr="00271F95">
              <w:rPr>
                <w:rFonts w:ascii="Consolas" w:eastAsia="Arial Unicode MS" w:hAnsi="Consolas" w:cs="Consolas"/>
                <w:color w:val="0000FF"/>
                <w:sz w:val="20"/>
                <w:highlight w:val="white"/>
                <w:bdr w:val="nil"/>
                <w:lang w:val="en-US" w:eastAsia="ru-RU"/>
              </w:rPr>
              <w:t>"&gt;</w:t>
            </w:r>
          </w:p>
          <w:p w14:paraId="78DBFB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49B0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кредитных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организаций</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7F3138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340D5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1954C0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2\d{4}0{11}((0[1-9]|[12][0-9]|3[01])(0[1-9]|1[012])\d{4})\d{8}</w:t>
            </w:r>
            <w:r w:rsidRPr="00271F95">
              <w:rPr>
                <w:rFonts w:ascii="Consolas" w:eastAsia="Arial Unicode MS" w:hAnsi="Consolas" w:cs="Consolas"/>
                <w:color w:val="0000FF"/>
                <w:sz w:val="20"/>
                <w:highlight w:val="white"/>
                <w:bdr w:val="nil"/>
                <w:lang w:val="en-US" w:eastAsia="ru-RU"/>
              </w:rPr>
              <w:t>"&gt;</w:t>
            </w:r>
          </w:p>
          <w:p w14:paraId="636DA1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FC81F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B7413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F1466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7C9EE9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3[a-fA-F0-9]{6}((0[1-9]|[12][0-9]|3[01])(0[1-9]|1[012])\d{4})\d{17}</w:t>
            </w:r>
            <w:r w:rsidRPr="00271F95">
              <w:rPr>
                <w:rFonts w:ascii="Consolas" w:eastAsia="Arial Unicode MS" w:hAnsi="Consolas" w:cs="Consolas"/>
                <w:color w:val="0000FF"/>
                <w:sz w:val="20"/>
                <w:highlight w:val="white"/>
                <w:bdr w:val="nil"/>
                <w:lang w:val="en-US" w:eastAsia="ru-RU"/>
              </w:rPr>
              <w:t>"&gt;</w:t>
            </w:r>
          </w:p>
          <w:p w14:paraId="7781700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B3C6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остальных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участников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AD82C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1F3B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1331E8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\w{32}</w:t>
            </w:r>
            <w:r w:rsidRPr="00271F95">
              <w:rPr>
                <w:rFonts w:ascii="Consolas" w:eastAsia="Arial Unicode MS" w:hAnsi="Consolas" w:cs="Consolas"/>
                <w:color w:val="0000FF"/>
                <w:sz w:val="20"/>
                <w:highlight w:val="white"/>
                <w:bdr w:val="nil"/>
                <w:lang w:val="en-US" w:eastAsia="ru-RU"/>
              </w:rPr>
              <w:t>"/&gt;</w:t>
            </w:r>
          </w:p>
          <w:p w14:paraId="7CA35C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21820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2A89E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RefundIdType</w:t>
            </w:r>
            <w:r w:rsidRPr="00271F95">
              <w:rPr>
                <w:rFonts w:ascii="Consolas" w:eastAsia="Arial Unicode MS" w:hAnsi="Consolas" w:cs="Consolas"/>
                <w:color w:val="0000FF"/>
                <w:sz w:val="20"/>
                <w:highlight w:val="white"/>
                <w:bdr w:val="nil"/>
                <w:lang w:val="en-US" w:eastAsia="ru-RU"/>
              </w:rPr>
              <w:t>"&gt;</w:t>
            </w:r>
          </w:p>
          <w:p w14:paraId="69DC12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AC5BA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\d{8}((0[1-9]|[12][0-9]|3[01])(0[1-9]|1[012])\d{4})\d{9}</w:t>
            </w:r>
            <w:r w:rsidRPr="00271F95">
              <w:rPr>
                <w:rFonts w:ascii="Consolas" w:eastAsia="Arial Unicode MS" w:hAnsi="Consolas" w:cs="Consolas"/>
                <w:color w:val="0000FF"/>
                <w:sz w:val="20"/>
                <w:highlight w:val="white"/>
                <w:bdr w:val="nil"/>
                <w:lang w:val="en-US" w:eastAsia="ru-RU"/>
              </w:rPr>
              <w:t>"/&gt;</w:t>
            </w:r>
          </w:p>
          <w:p w14:paraId="4E900B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6\d{4}((0[1-9]|[12][0-9]|3[01])(0[1-9]|1[012])\d{4})\d{19}</w:t>
            </w:r>
            <w:r w:rsidRPr="00271F95">
              <w:rPr>
                <w:rFonts w:ascii="Consolas" w:eastAsia="Arial Unicode MS" w:hAnsi="Consolas" w:cs="Consolas"/>
                <w:color w:val="0000FF"/>
                <w:sz w:val="20"/>
                <w:highlight w:val="white"/>
                <w:bdr w:val="nil"/>
                <w:lang w:val="en-US" w:eastAsia="ru-RU"/>
              </w:rPr>
              <w:t>"/&gt;</w:t>
            </w:r>
          </w:p>
          <w:p w14:paraId="0702E4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50BAD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05E3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ClarificationIdType</w:t>
            </w:r>
            <w:r w:rsidRPr="00271F95">
              <w:rPr>
                <w:rFonts w:ascii="Consolas" w:eastAsia="Arial Unicode MS" w:hAnsi="Consolas" w:cs="Consolas"/>
                <w:color w:val="0000FF"/>
                <w:sz w:val="20"/>
                <w:highlight w:val="white"/>
                <w:bdr w:val="nil"/>
                <w:lang w:val="en-US" w:eastAsia="ru-RU"/>
              </w:rPr>
              <w:t>"&gt;</w:t>
            </w:r>
          </w:p>
          <w:p w14:paraId="08F1EF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48AC3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5\d{4}((0[1-9]|[12][0-9]|3[01])(0[1-9]|1[012])\d{4})\d{19}</w:t>
            </w:r>
            <w:r w:rsidRPr="00271F95">
              <w:rPr>
                <w:rFonts w:ascii="Consolas" w:eastAsia="Arial Unicode MS" w:hAnsi="Consolas" w:cs="Consolas"/>
                <w:color w:val="0000FF"/>
                <w:sz w:val="20"/>
                <w:highlight w:val="white"/>
                <w:bdr w:val="nil"/>
                <w:lang w:val="en-US" w:eastAsia="ru-RU"/>
              </w:rPr>
              <w:t>"/&gt;</w:t>
            </w:r>
          </w:p>
          <w:p w14:paraId="1A81A3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A5751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2DBAA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BankType</w:t>
            </w:r>
            <w:r w:rsidRPr="00271F95">
              <w:rPr>
                <w:rFonts w:ascii="Consolas" w:eastAsia="Arial Unicode MS" w:hAnsi="Consolas" w:cs="Consolas"/>
                <w:color w:val="0000FF"/>
                <w:sz w:val="20"/>
                <w:highlight w:val="white"/>
                <w:bdr w:val="nil"/>
                <w:lang w:val="en-US" w:eastAsia="ru-RU"/>
              </w:rPr>
              <w:t>"&gt;</w:t>
            </w:r>
          </w:p>
          <w:p w14:paraId="40210E6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33969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структурных подразделений кредитных организаций или подразделений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924D6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53E31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"&gt;</w:t>
            </w:r>
          </w:p>
          <w:p w14:paraId="1E055ED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135A0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13 для получателя средств. Поле номер 10 для организации, принявшей платеж.</w:t>
            </w:r>
          </w:p>
          <w:p w14:paraId="3470CFA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Наименование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6DAF3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8C56A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89C76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57357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4E6B54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160</w:t>
            </w:r>
            <w:r w:rsidRPr="00271F95">
              <w:rPr>
                <w:rFonts w:ascii="Consolas" w:eastAsia="Arial Unicode MS" w:hAnsi="Consolas" w:cs="Consolas"/>
                <w:color w:val="0000FF"/>
                <w:sz w:val="20"/>
                <w:highlight w:val="white"/>
                <w:bdr w:val="nil"/>
                <w:lang w:val="en-US" w:eastAsia="ru-RU"/>
              </w:rPr>
              <w:t>"/&gt;</w:t>
            </w:r>
          </w:p>
          <w:p w14:paraId="41C415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1A899E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C9855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B0361C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BCC21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bik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com:BIKType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136F38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42A425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14 для получателя средств. Поле номер 11 для организации, принявшей платеж.</w:t>
            </w:r>
          </w:p>
          <w:p w14:paraId="3440B0F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БИК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0D1E3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EFE46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BEC0B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correspondentBankAccount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com:AccountNumType</w:t>
            </w:r>
            <w:r w:rsidRPr="00271F95">
              <w:rPr>
                <w:rFonts w:ascii="Consolas" w:eastAsia="Arial Unicode MS" w:hAnsi="Consolas" w:cs="Consolas"/>
                <w:color w:val="0000FF"/>
                <w:sz w:val="20"/>
                <w:highlight w:val="white"/>
                <w:bdr w:val="nil"/>
                <w:lang w:val="en-US" w:eastAsia="ru-RU"/>
              </w:rPr>
              <w:t>"&gt;</w:t>
            </w:r>
          </w:p>
          <w:p w14:paraId="2977E9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465C5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15 для получателя средств. Поле номер 12 для организации, принявшей платеж.</w:t>
            </w:r>
          </w:p>
          <w:p w14:paraId="3E52862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EF221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0C2FB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8EE5A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50C38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AccountType</w:t>
            </w:r>
            <w:r w:rsidRPr="00271F95">
              <w:rPr>
                <w:rFonts w:ascii="Consolas" w:eastAsia="Arial Unicode MS" w:hAnsi="Consolas" w:cs="Consolas"/>
                <w:color w:val="0000FF"/>
                <w:sz w:val="20"/>
                <w:highlight w:val="white"/>
                <w:bdr w:val="nil"/>
                <w:lang w:val="en-US" w:eastAsia="ru-RU"/>
              </w:rPr>
              <w:t>"&gt;</w:t>
            </w:r>
          </w:p>
          <w:p w14:paraId="70D291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14513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B7C26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EBA0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3E6B2C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Bank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com:BankType</w:t>
            </w:r>
            <w:r w:rsidRPr="00271F95">
              <w:rPr>
                <w:rFonts w:ascii="Consolas" w:eastAsia="Arial Unicode MS" w:hAnsi="Consolas" w:cs="Consolas"/>
                <w:color w:val="0000FF"/>
                <w:sz w:val="20"/>
                <w:highlight w:val="white"/>
                <w:bdr w:val="nil"/>
                <w:lang w:val="en-US" w:eastAsia="ru-RU"/>
              </w:rPr>
              <w:t>"&gt;</w:t>
            </w:r>
          </w:p>
          <w:p w14:paraId="30A5056F"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5CE436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FD66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85B5F1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45AD31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B5FD6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com:AccountNumType</w:t>
            </w:r>
            <w:r w:rsidRPr="00271F95">
              <w:rPr>
                <w:rFonts w:ascii="Consolas" w:eastAsia="Arial Unicode MS" w:hAnsi="Consolas" w:cs="Consolas"/>
                <w:color w:val="0000FF"/>
                <w:sz w:val="20"/>
                <w:highlight w:val="white"/>
                <w:bdr w:val="nil"/>
                <w:lang w:val="en-US" w:eastAsia="ru-RU"/>
              </w:rPr>
              <w:t>"&gt;</w:t>
            </w:r>
          </w:p>
          <w:p w14:paraId="56A243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9F31D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17:</w:t>
            </w:r>
          </w:p>
          <w:p w14:paraId="6EB6A7D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0520A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65B1C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05F7C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A2CF6F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OrgAccount</w:t>
            </w:r>
            <w:r w:rsidRPr="00271F95">
              <w:rPr>
                <w:rFonts w:ascii="Consolas" w:eastAsia="Arial Unicode MS" w:hAnsi="Consolas" w:cs="Consolas"/>
                <w:color w:val="0000FF"/>
                <w:sz w:val="20"/>
                <w:highlight w:val="white"/>
                <w:bdr w:val="nil"/>
                <w:lang w:val="en-US" w:eastAsia="ru-RU"/>
              </w:rPr>
              <w:t>"&gt;</w:t>
            </w:r>
          </w:p>
          <w:p w14:paraId="1A0A2E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3A3F2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1391553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com:AccountType</w:t>
            </w:r>
            <w:r w:rsidRPr="00271F95">
              <w:rPr>
                <w:rFonts w:ascii="Consolas" w:eastAsia="Arial Unicode MS" w:hAnsi="Consolas" w:cs="Consolas"/>
                <w:color w:val="0000FF"/>
                <w:sz w:val="20"/>
                <w:highlight w:val="white"/>
                <w:bdr w:val="nil"/>
                <w:lang w:val="en-US" w:eastAsia="ru-RU"/>
              </w:rPr>
              <w:t>"&gt;</w:t>
            </w:r>
          </w:p>
          <w:p w14:paraId="49801D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2E9C9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Bank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com:BankType</w:t>
            </w:r>
            <w:r w:rsidRPr="00271F95">
              <w:rPr>
                <w:rFonts w:ascii="Consolas" w:eastAsia="Arial Unicode MS" w:hAnsi="Consolas" w:cs="Consolas"/>
                <w:color w:val="0000FF"/>
                <w:sz w:val="20"/>
                <w:highlight w:val="white"/>
                <w:bdr w:val="nil"/>
                <w:lang w:val="en-US" w:eastAsia="ru-RU"/>
              </w:rPr>
              <w:t>"&gt;</w:t>
            </w:r>
          </w:p>
          <w:p w14:paraId="6DE28B3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7044EB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B4BCAA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5AAF1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9F879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C4DC1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accountNumber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com:AccountNumType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E13013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21A0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17:</w:t>
            </w:r>
          </w:p>
          <w:p w14:paraId="37219C0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F6B99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DDB5F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3F5A61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1F189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0A3CDE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C2888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9FD61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PayeeAccountType</w:t>
            </w:r>
            <w:r w:rsidRPr="00271F95">
              <w:rPr>
                <w:rFonts w:ascii="Consolas" w:eastAsia="Arial Unicode MS" w:hAnsi="Consolas" w:cs="Consolas"/>
                <w:color w:val="0000FF"/>
                <w:sz w:val="20"/>
                <w:highlight w:val="white"/>
                <w:bdr w:val="nil"/>
                <w:lang w:val="en-US" w:eastAsia="ru-RU"/>
              </w:rPr>
              <w:t>"&gt;</w:t>
            </w:r>
          </w:p>
          <w:p w14:paraId="28A43A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5EED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Лицевого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7D895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ADEA6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AA3725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[\d\w]{11}</w:t>
            </w:r>
            <w:r w:rsidRPr="00271F95">
              <w:rPr>
                <w:rFonts w:ascii="Consolas" w:eastAsia="Arial Unicode MS" w:hAnsi="Consolas" w:cs="Consolas"/>
                <w:color w:val="0000FF"/>
                <w:sz w:val="20"/>
                <w:highlight w:val="white"/>
                <w:bdr w:val="nil"/>
                <w:lang w:val="en-US" w:eastAsia="ru-RU"/>
              </w:rPr>
              <w:t>"/&gt;</w:t>
            </w:r>
          </w:p>
          <w:p w14:paraId="0B66968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9A881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08FD0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PagingType</w:t>
            </w:r>
            <w:r w:rsidRPr="00271F95">
              <w:rPr>
                <w:rFonts w:ascii="Consolas" w:eastAsia="Arial Unicode MS" w:hAnsi="Consolas" w:cs="Consolas"/>
                <w:color w:val="0000FF"/>
                <w:sz w:val="20"/>
                <w:highlight w:val="white"/>
                <w:bdr w:val="nil"/>
                <w:lang w:val="en-US" w:eastAsia="ru-RU"/>
              </w:rPr>
              <w:t>"&gt;</w:t>
            </w:r>
          </w:p>
          <w:p w14:paraId="384944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DD6A7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Параметры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постраничного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EE631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FFF0F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pageNumber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6F12DA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D7147E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страницы предоставления информации</w:t>
            </w:r>
          </w:p>
          <w:p w14:paraId="5DDFE91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p>
          <w:p w14:paraId="71FD18F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Вся выборка по запросу разбивается на страницы размером pageLength, начиная с первого элемента. </w:t>
            </w:r>
          </w:p>
          <w:p w14:paraId="15B3121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Последняя страница может быть меньше, чем pageLength.</w:t>
            </w:r>
          </w:p>
          <w:p w14:paraId="11C916A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В ответ на запрос возвращается только страница, номер которой равен pageNumber.</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A77D86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2B5639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3BAB4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3CA3F8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97BF4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35D08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315A6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09326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pageLength</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83875D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90D3FD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C574F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C7EDE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A1CB9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xsd:nonNegativeInteger</w:t>
            </w:r>
            <w:r w:rsidRPr="00271F95">
              <w:rPr>
                <w:rFonts w:ascii="Consolas" w:eastAsia="Arial Unicode MS" w:hAnsi="Consolas" w:cs="Consolas"/>
                <w:color w:val="0000FF"/>
                <w:sz w:val="20"/>
                <w:highlight w:val="white"/>
                <w:bdr w:val="nil"/>
                <w:lang w:val="en-US" w:eastAsia="ru-RU"/>
              </w:rPr>
              <w:t>"&gt;</w:t>
            </w:r>
          </w:p>
          <w:p w14:paraId="0B03A8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xsd:minInclusive</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652DF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46096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87DCD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D42E0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9B7F9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TimeIntervalType</w:t>
            </w:r>
            <w:r w:rsidRPr="00271F95">
              <w:rPr>
                <w:rFonts w:ascii="Consolas" w:eastAsia="Arial Unicode MS" w:hAnsi="Consolas" w:cs="Consolas"/>
                <w:color w:val="0000FF"/>
                <w:sz w:val="20"/>
                <w:highlight w:val="white"/>
                <w:bdr w:val="nil"/>
                <w:lang w:val="en-US" w:eastAsia="ru-RU"/>
              </w:rPr>
              <w:t>"&gt;</w:t>
            </w:r>
          </w:p>
          <w:p w14:paraId="21EFB2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startDate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39761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835FA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Начальная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7FA98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3BF6E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1F750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endDate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xsd:dateTime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7E461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F86FE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Конечная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8D6E4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7025D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0BF7D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D49BB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TimeInterval</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com:TimeIntervalType</w:t>
            </w:r>
            <w:r w:rsidRPr="00271F95">
              <w:rPr>
                <w:rFonts w:ascii="Consolas" w:eastAsia="Arial Unicode MS" w:hAnsi="Consolas" w:cs="Consolas"/>
                <w:color w:val="0000FF"/>
                <w:sz w:val="20"/>
                <w:highlight w:val="white"/>
                <w:bdr w:val="nil"/>
                <w:lang w:val="en-US" w:eastAsia="ru-RU"/>
              </w:rPr>
              <w:t>"&gt;</w:t>
            </w:r>
          </w:p>
          <w:p w14:paraId="7098ACB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C26088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A20D6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C8B8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7528A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KBKlist</w:t>
            </w:r>
            <w:r w:rsidRPr="00271F95">
              <w:rPr>
                <w:rFonts w:ascii="Consolas" w:eastAsia="Arial Unicode MS" w:hAnsi="Consolas" w:cs="Consolas"/>
                <w:color w:val="0000FF"/>
                <w:sz w:val="20"/>
                <w:highlight w:val="white"/>
                <w:bdr w:val="nil"/>
                <w:lang w:val="en-US" w:eastAsia="ru-RU"/>
              </w:rPr>
              <w:t>"&gt;</w:t>
            </w:r>
          </w:p>
          <w:p w14:paraId="348DDE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1A6C2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Перечень</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57966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D4EFA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9FFAC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081F1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KBK</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com:KBKType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241A61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32375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25B0A8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9AF42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39A96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C8C08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731C236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986BE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AcknowledgmentStatusType</w:t>
            </w:r>
            <w:r w:rsidRPr="00271F95">
              <w:rPr>
                <w:rFonts w:ascii="Consolas" w:eastAsia="Arial Unicode MS" w:hAnsi="Consolas" w:cs="Consolas"/>
                <w:color w:val="0000FF"/>
                <w:sz w:val="20"/>
                <w:highlight w:val="white"/>
                <w:bdr w:val="nil"/>
                <w:lang w:val="en-US" w:eastAsia="ru-RU"/>
              </w:rPr>
              <w:t>"&gt;</w:t>
            </w:r>
          </w:p>
          <w:p w14:paraId="6143075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7CE4C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присваиваемый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начислению</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создании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квитанции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9626A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FA295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B43EF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841E6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1344D1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22855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6342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ImportCertificateEntryType</w:t>
            </w:r>
            <w:r w:rsidRPr="00271F95">
              <w:rPr>
                <w:rFonts w:ascii="Consolas" w:eastAsia="Arial Unicode MS" w:hAnsi="Consolas" w:cs="Consolas"/>
                <w:color w:val="0000FF"/>
                <w:sz w:val="20"/>
                <w:highlight w:val="white"/>
                <w:bdr w:val="nil"/>
                <w:lang w:val="en-US" w:eastAsia="ru-RU"/>
              </w:rPr>
              <w:t>"&gt;</w:t>
            </w:r>
          </w:p>
          <w:p w14:paraId="2B0179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xsd:IDREF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2AAAC0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965A5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пределах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используемый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поиска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самого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элементе</w:t>
            </w:r>
            <w:r w:rsidRPr="00271F95">
              <w:rPr>
                <w:rFonts w:ascii="Consolas" w:eastAsia="Arial Unicode MS" w:hAnsi="Consolas" w:cs="Consolas"/>
                <w:color w:val="000000"/>
                <w:sz w:val="20"/>
                <w:highlight w:val="white"/>
                <w:bdr w:val="nil"/>
                <w:lang w:val="en-US" w:eastAsia="ru-RU"/>
              </w:rPr>
              <w:t xml:space="preserve"> basic:AttachmentContentList </w:t>
            </w:r>
            <w:r>
              <w:rPr>
                <w:rFonts w:ascii="Consolas" w:eastAsia="Arial Unicode MS" w:hAnsi="Consolas" w:cs="Consolas"/>
                <w:color w:val="000000"/>
                <w:sz w:val="20"/>
                <w:highlight w:val="white"/>
                <w:bdr w:val="nil"/>
                <w:lang w:eastAsia="ru-RU"/>
              </w:rPr>
              <w:t>запроса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СМЭВ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B1589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439E3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BDA31D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ownership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com:URNType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CB60A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B30A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владельца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ключа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проверки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ЭП</w:t>
            </w:r>
            <w:r w:rsidRPr="00271F95">
              <w:rPr>
                <w:rFonts w:ascii="Consolas" w:eastAsia="Arial Unicode MS" w:hAnsi="Consolas" w:cs="Consolas"/>
                <w:color w:val="000000"/>
                <w:sz w:val="20"/>
                <w:highlight w:val="white"/>
                <w:bdr w:val="nil"/>
                <w:lang w:val="en-US"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5AFF3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A1536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ADF47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2CE17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BudgetIndexType</w:t>
            </w:r>
            <w:r w:rsidRPr="00271F95">
              <w:rPr>
                <w:rFonts w:ascii="Consolas" w:eastAsia="Arial Unicode MS" w:hAnsi="Consolas" w:cs="Consolas"/>
                <w:color w:val="0000FF"/>
                <w:sz w:val="20"/>
                <w:highlight w:val="white"/>
                <w:bdr w:val="nil"/>
                <w:lang w:val="en-US" w:eastAsia="ru-RU"/>
              </w:rPr>
              <w:t>"&gt;</w:t>
            </w:r>
          </w:p>
          <w:p w14:paraId="476E776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3E6749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B12BE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92647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status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C8461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DA636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101:</w:t>
            </w:r>
          </w:p>
          <w:p w14:paraId="4C849D3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Статус плательщика - реквизит 101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9132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B57F1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7C605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2DDA5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6C182C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w:t>
            </w:r>
            <w:r w:rsidRPr="00271F95">
              <w:rPr>
                <w:rFonts w:ascii="Consolas" w:eastAsia="Arial Unicode MS" w:hAnsi="Consolas" w:cs="Consolas"/>
                <w:color w:val="0000FF"/>
                <w:sz w:val="20"/>
                <w:highlight w:val="white"/>
                <w:bdr w:val="nil"/>
                <w:lang w:val="en-US" w:eastAsia="ru-RU"/>
              </w:rPr>
              <w:t>"/&gt;</w:t>
            </w:r>
          </w:p>
          <w:p w14:paraId="767254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B17D1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BD3C8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6BA94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paytReason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EEFBC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0D75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106:</w:t>
            </w:r>
          </w:p>
          <w:p w14:paraId="356AD70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основания платежа - реквизит 106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EC751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F8F6D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C742F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04C869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42D55E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E9DCF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w:t>
            </w:r>
            <w:r w:rsidRPr="00271F95">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572720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\d{2}</w:t>
            </w:r>
            <w:r w:rsidRPr="00271F95">
              <w:rPr>
                <w:rFonts w:ascii="Consolas" w:eastAsia="Arial Unicode MS" w:hAnsi="Consolas" w:cs="Consolas"/>
                <w:color w:val="0000FF"/>
                <w:sz w:val="20"/>
                <w:highlight w:val="white"/>
                <w:bdr w:val="nil"/>
                <w:lang w:val="en-US" w:eastAsia="ru-RU"/>
              </w:rPr>
              <w:t>"/&gt;</w:t>
            </w:r>
          </w:p>
          <w:p w14:paraId="130F2D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48618B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13391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26AE0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937E8E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taxPeriod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0EE1D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013E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107:</w:t>
            </w:r>
          </w:p>
          <w:p w14:paraId="0CC24C4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F424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52D94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0A3B0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2BAD4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648249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МС</w:t>
            </w:r>
            <w:r w:rsidRPr="00271F95">
              <w:rPr>
                <w:rFonts w:ascii="Consolas" w:eastAsia="Arial Unicode MS" w:hAnsi="Consolas" w:cs="Consolas"/>
                <w:color w:val="000000"/>
                <w:sz w:val="20"/>
                <w:highlight w:val="white"/>
                <w:bdr w:val="nil"/>
                <w:lang w:val="en-US" w:eastAsia="ru-RU"/>
              </w:rPr>
              <w:t>\.(0[0-9]|1[012])\.\d{4}</w:t>
            </w:r>
            <w:r w:rsidRPr="00271F95">
              <w:rPr>
                <w:rFonts w:ascii="Consolas" w:eastAsia="Arial Unicode MS" w:hAnsi="Consolas" w:cs="Consolas"/>
                <w:color w:val="0000FF"/>
                <w:sz w:val="20"/>
                <w:highlight w:val="white"/>
                <w:bdr w:val="nil"/>
                <w:lang w:val="en-US" w:eastAsia="ru-RU"/>
              </w:rPr>
              <w:t>"/&gt;</w:t>
            </w:r>
          </w:p>
          <w:p w14:paraId="754251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КВ</w:t>
            </w:r>
            <w:r w:rsidRPr="00271F95">
              <w:rPr>
                <w:rFonts w:ascii="Consolas" w:eastAsia="Arial Unicode MS" w:hAnsi="Consolas" w:cs="Consolas"/>
                <w:color w:val="000000"/>
                <w:sz w:val="20"/>
                <w:highlight w:val="white"/>
                <w:bdr w:val="nil"/>
                <w:lang w:val="en-US" w:eastAsia="ru-RU"/>
              </w:rPr>
              <w:t>\.0[1-4]\.\d{4}</w:t>
            </w:r>
            <w:r w:rsidRPr="00271F95">
              <w:rPr>
                <w:rFonts w:ascii="Consolas" w:eastAsia="Arial Unicode MS" w:hAnsi="Consolas" w:cs="Consolas"/>
                <w:color w:val="0000FF"/>
                <w:sz w:val="20"/>
                <w:highlight w:val="white"/>
                <w:bdr w:val="nil"/>
                <w:lang w:val="en-US" w:eastAsia="ru-RU"/>
              </w:rPr>
              <w:t>"/&gt;</w:t>
            </w:r>
          </w:p>
          <w:p w14:paraId="0C446A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ПЛ</w:t>
            </w:r>
            <w:r w:rsidRPr="00271F95">
              <w:rPr>
                <w:rFonts w:ascii="Consolas" w:eastAsia="Arial Unicode MS" w:hAnsi="Consolas" w:cs="Consolas"/>
                <w:color w:val="000000"/>
                <w:sz w:val="20"/>
                <w:highlight w:val="white"/>
                <w:bdr w:val="nil"/>
                <w:lang w:val="en-US" w:eastAsia="ru-RU"/>
              </w:rPr>
              <w:t>\.0[1-2]\.\d{4}</w:t>
            </w:r>
            <w:r w:rsidRPr="00271F95">
              <w:rPr>
                <w:rFonts w:ascii="Consolas" w:eastAsia="Arial Unicode MS" w:hAnsi="Consolas" w:cs="Consolas"/>
                <w:color w:val="0000FF"/>
                <w:sz w:val="20"/>
                <w:highlight w:val="white"/>
                <w:bdr w:val="nil"/>
                <w:lang w:val="en-US" w:eastAsia="ru-RU"/>
              </w:rPr>
              <w:t>"/&gt;</w:t>
            </w:r>
          </w:p>
          <w:p w14:paraId="37A69A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ГД</w:t>
            </w:r>
            <w:r w:rsidRPr="00271F95">
              <w:rPr>
                <w:rFonts w:ascii="Consolas" w:eastAsia="Arial Unicode MS" w:hAnsi="Consolas" w:cs="Consolas"/>
                <w:color w:val="000000"/>
                <w:sz w:val="20"/>
                <w:highlight w:val="white"/>
                <w:bdr w:val="nil"/>
                <w:lang w:val="en-US" w:eastAsia="ru-RU"/>
              </w:rPr>
              <w:t>\.00\.\d{4}</w:t>
            </w:r>
            <w:r w:rsidRPr="00271F95">
              <w:rPr>
                <w:rFonts w:ascii="Consolas" w:eastAsia="Arial Unicode MS" w:hAnsi="Consolas" w:cs="Consolas"/>
                <w:color w:val="0000FF"/>
                <w:sz w:val="20"/>
                <w:highlight w:val="white"/>
                <w:bdr w:val="nil"/>
                <w:lang w:val="en-US" w:eastAsia="ru-RU"/>
              </w:rPr>
              <w:t>"/&gt;</w:t>
            </w:r>
          </w:p>
          <w:p w14:paraId="0D8D3E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(0[1-9]|[12][0-9]|3[01])\.(0[1-9]|1[012])\.\d{4}</w:t>
            </w:r>
            <w:r w:rsidRPr="00271F95">
              <w:rPr>
                <w:rFonts w:ascii="Consolas" w:eastAsia="Arial Unicode MS" w:hAnsi="Consolas" w:cs="Consolas"/>
                <w:color w:val="0000FF"/>
                <w:sz w:val="20"/>
                <w:highlight w:val="white"/>
                <w:bdr w:val="nil"/>
                <w:lang w:val="en-US" w:eastAsia="ru-RU"/>
              </w:rPr>
              <w:t>"/&gt;</w:t>
            </w:r>
          </w:p>
          <w:p w14:paraId="7EA59B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\d{8}</w:t>
            </w:r>
            <w:r w:rsidRPr="00271F95">
              <w:rPr>
                <w:rFonts w:ascii="Consolas" w:eastAsia="Arial Unicode MS" w:hAnsi="Consolas" w:cs="Consolas"/>
                <w:color w:val="0000FF"/>
                <w:sz w:val="20"/>
                <w:highlight w:val="white"/>
                <w:bdr w:val="nil"/>
                <w:lang w:val="en-US" w:eastAsia="ru-RU"/>
              </w:rPr>
              <w:t>"/&gt;</w:t>
            </w:r>
          </w:p>
          <w:p w14:paraId="323D677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78B7A4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83007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591B5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1DD84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taxDocNumber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A2D5B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0BEB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108:</w:t>
            </w:r>
          </w:p>
          <w:p w14:paraId="294A002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номера документа - реквизит 108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F5AE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A37B4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61227D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19061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AEC69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15</w:t>
            </w:r>
            <w:r w:rsidRPr="00271F95">
              <w:rPr>
                <w:rFonts w:ascii="Consolas" w:eastAsia="Arial Unicode MS" w:hAnsi="Consolas" w:cs="Consolas"/>
                <w:color w:val="0000FF"/>
                <w:sz w:val="20"/>
                <w:highlight w:val="white"/>
                <w:bdr w:val="nil"/>
                <w:lang w:val="en-US" w:eastAsia="ru-RU"/>
              </w:rPr>
              <w:t>"/&gt;</w:t>
            </w:r>
          </w:p>
          <w:p w14:paraId="2A901E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5E8BD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A7C1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AB9378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taxDocDate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E9439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64DB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109:</w:t>
            </w:r>
          </w:p>
          <w:p w14:paraId="534132F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даты документа - реквизит 109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74D0A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1A997E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234E5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2588A9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9C916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(0[1-9]|[12][0-9]|3[01])\.(0[1-9]|1[012])\.\d{4}</w:t>
            </w:r>
            <w:r w:rsidRPr="00271F95">
              <w:rPr>
                <w:rFonts w:ascii="Consolas" w:eastAsia="Arial Unicode MS" w:hAnsi="Consolas" w:cs="Consolas"/>
                <w:color w:val="0000FF"/>
                <w:sz w:val="20"/>
                <w:highlight w:val="white"/>
                <w:bdr w:val="nil"/>
                <w:lang w:val="en-US" w:eastAsia="ru-RU"/>
              </w:rPr>
              <w:t>"/&gt;</w:t>
            </w:r>
          </w:p>
          <w:p w14:paraId="2270F1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00</w:t>
            </w:r>
            <w:r w:rsidRPr="00271F95">
              <w:rPr>
                <w:rFonts w:ascii="Consolas" w:eastAsia="Arial Unicode MS" w:hAnsi="Consolas" w:cs="Consolas"/>
                <w:color w:val="0000FF"/>
                <w:sz w:val="20"/>
                <w:highlight w:val="white"/>
                <w:bdr w:val="nil"/>
                <w:lang w:val="en-US" w:eastAsia="ru-RU"/>
              </w:rPr>
              <w:t>"/&gt;</w:t>
            </w:r>
          </w:p>
          <w:p w14:paraId="61FF2C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15593F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BF61C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BA2A8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A21A0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72A2C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IncomeIdType</w:t>
            </w:r>
            <w:r w:rsidRPr="00271F95">
              <w:rPr>
                <w:rFonts w:ascii="Consolas" w:eastAsia="Arial Unicode MS" w:hAnsi="Consolas" w:cs="Consolas"/>
                <w:color w:val="0000FF"/>
                <w:sz w:val="20"/>
                <w:highlight w:val="white"/>
                <w:bdr w:val="nil"/>
                <w:lang w:val="en-US" w:eastAsia="ru-RU"/>
              </w:rPr>
              <w:t>"&gt;</w:t>
            </w:r>
          </w:p>
          <w:p w14:paraId="6802D0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F04002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4\d{4}((0[1-9]|[12][0-9]|3[01])(0[1-9]|1[012])\d{4})\d{19}</w:t>
            </w:r>
            <w:r w:rsidRPr="00271F95">
              <w:rPr>
                <w:rFonts w:ascii="Consolas" w:eastAsia="Arial Unicode MS" w:hAnsi="Consolas" w:cs="Consolas"/>
                <w:color w:val="0000FF"/>
                <w:sz w:val="20"/>
                <w:highlight w:val="white"/>
                <w:bdr w:val="nil"/>
                <w:lang w:val="en-US" w:eastAsia="ru-RU"/>
              </w:rPr>
              <w:t>"&gt;</w:t>
            </w:r>
          </w:p>
          <w:p w14:paraId="6785D3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41CE7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3F75C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3A95C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0000FF"/>
                <w:sz w:val="20"/>
                <w:highlight w:val="white"/>
                <w:bdr w:val="nil"/>
                <w:lang w:val="en-US" w:eastAsia="ru-RU"/>
              </w:rPr>
              <w:t>&gt;</w:t>
            </w:r>
          </w:p>
          <w:p w14:paraId="034C07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6BF4F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450807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RoutingCodeType</w:t>
            </w:r>
            <w:r w:rsidRPr="00271F95">
              <w:rPr>
                <w:rFonts w:ascii="Consolas" w:eastAsia="Arial Unicode MS" w:hAnsi="Consolas" w:cs="Consolas"/>
                <w:color w:val="0000FF"/>
                <w:sz w:val="20"/>
                <w:highlight w:val="white"/>
                <w:bdr w:val="nil"/>
                <w:lang w:val="en-US" w:eastAsia="ru-RU"/>
              </w:rPr>
              <w:t>"&gt;</w:t>
            </w:r>
          </w:p>
          <w:p w14:paraId="5F5DAF9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825596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маршрутизации участника для предоставления информации по ВС с табличной маршрутизацией</w:t>
            </w:r>
          </w:p>
          <w:p w14:paraId="3BE42E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BD882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C1AC8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A7FF9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200</w:t>
            </w:r>
            <w:r w:rsidRPr="00271F95">
              <w:rPr>
                <w:rFonts w:ascii="Consolas" w:eastAsia="Arial Unicode MS" w:hAnsi="Consolas" w:cs="Consolas"/>
                <w:color w:val="0000FF"/>
                <w:sz w:val="20"/>
                <w:highlight w:val="white"/>
                <w:bdr w:val="nil"/>
                <w:lang w:val="en-US" w:eastAsia="ru-RU"/>
              </w:rPr>
              <w:t>"/&gt;</w:t>
            </w:r>
          </w:p>
          <w:p w14:paraId="0A8889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321EAE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73C6F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RequisiteCheckCodeType</w:t>
            </w:r>
            <w:r w:rsidRPr="00271F95">
              <w:rPr>
                <w:rFonts w:ascii="Consolas" w:eastAsia="Arial Unicode MS" w:hAnsi="Consolas" w:cs="Consolas"/>
                <w:color w:val="0000FF"/>
                <w:sz w:val="20"/>
                <w:highlight w:val="white"/>
                <w:bdr w:val="nil"/>
                <w:lang w:val="en-US" w:eastAsia="ru-RU"/>
              </w:rPr>
              <w:t>"&gt;</w:t>
            </w:r>
          </w:p>
          <w:p w14:paraId="249E24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D7CC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EBE9CF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98E2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144DD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250</w:t>
            </w:r>
            <w:r w:rsidRPr="00271F95">
              <w:rPr>
                <w:rFonts w:ascii="Consolas" w:eastAsia="Arial Unicode MS" w:hAnsi="Consolas" w:cs="Consolas"/>
                <w:color w:val="0000FF"/>
                <w:sz w:val="20"/>
                <w:highlight w:val="white"/>
                <w:bdr w:val="nil"/>
                <w:lang w:val="en-US" w:eastAsia="ru-RU"/>
              </w:rPr>
              <w:t>"/&gt;</w:t>
            </w:r>
          </w:p>
          <w:p w14:paraId="09F468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04D6D2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5612C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PaymentMethodType</w:t>
            </w:r>
            <w:r w:rsidRPr="00271F95">
              <w:rPr>
                <w:rFonts w:ascii="Consolas" w:eastAsia="Arial Unicode MS" w:hAnsi="Consolas" w:cs="Consolas"/>
                <w:color w:val="0000FF"/>
                <w:sz w:val="20"/>
                <w:highlight w:val="white"/>
                <w:bdr w:val="nil"/>
                <w:lang w:val="en-US" w:eastAsia="ru-RU"/>
              </w:rPr>
              <w:t>"&gt;</w:t>
            </w:r>
          </w:p>
          <w:p w14:paraId="6BFE11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F7DE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Способ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271F95">
              <w:rPr>
                <w:rFonts w:ascii="Consolas" w:eastAsia="Arial Unicode MS" w:hAnsi="Consolas" w:cs="Consolas"/>
                <w:color w:val="000000"/>
                <w:sz w:val="20"/>
                <w:highlight w:val="white"/>
                <w:bdr w:val="nil"/>
                <w:lang w:val="en-US" w:eastAsia="ru-RU"/>
              </w:rPr>
              <w:t>.</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C0C97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2EC3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F00D8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E7D941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A713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sidRPr="00271F95">
              <w:rPr>
                <w:rFonts w:ascii="Consolas" w:eastAsia="Arial Unicode MS" w:hAnsi="Consolas" w:cs="Consolas"/>
                <w:color w:val="000000"/>
                <w:sz w:val="20"/>
                <w:highlight w:val="white"/>
                <w:bdr w:val="nil"/>
                <w:lang w:val="en-US" w:eastAsia="ru-RU"/>
              </w:rPr>
              <w:t xml:space="preserve">1 - </w:t>
            </w:r>
            <w:r>
              <w:rPr>
                <w:rFonts w:ascii="Consolas" w:eastAsia="Arial Unicode MS" w:hAnsi="Consolas" w:cs="Consolas"/>
                <w:color w:val="000000"/>
                <w:sz w:val="20"/>
                <w:highlight w:val="white"/>
                <w:bdr w:val="nil"/>
                <w:lang w:eastAsia="ru-RU"/>
              </w:rPr>
              <w:t>Признак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через</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СБП</w:t>
            </w:r>
            <w:r w:rsidRPr="00271F95">
              <w:rPr>
                <w:rFonts w:ascii="Consolas" w:eastAsia="Arial Unicode MS" w:hAnsi="Consolas" w:cs="Consolas"/>
                <w:color w:val="000000"/>
                <w:sz w:val="20"/>
                <w:highlight w:val="white"/>
                <w:bdr w:val="nil"/>
                <w:lang w:val="en-US" w:eastAsia="ru-RU"/>
              </w:rPr>
              <w:t>.</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E925A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FB6E5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0000FF"/>
                <w:sz w:val="20"/>
                <w:highlight w:val="white"/>
                <w:bdr w:val="nil"/>
                <w:lang w:val="en-US" w:eastAsia="ru-RU"/>
              </w:rPr>
              <w:t>&gt;</w:t>
            </w:r>
          </w:p>
          <w:p w14:paraId="46A1844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D5C9D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51499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serviceDataIDType</w:t>
            </w:r>
            <w:r w:rsidRPr="00271F95">
              <w:rPr>
                <w:rFonts w:ascii="Consolas" w:eastAsia="Arial Unicode MS" w:hAnsi="Consolas" w:cs="Consolas"/>
                <w:color w:val="0000FF"/>
                <w:sz w:val="20"/>
                <w:highlight w:val="white"/>
                <w:bdr w:val="nil"/>
                <w:lang w:val="en-US" w:eastAsia="ru-RU"/>
              </w:rPr>
              <w:t>"&gt;</w:t>
            </w:r>
          </w:p>
          <w:p w14:paraId="225AC3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EF79A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BF240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79547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4D79B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24</w:t>
            </w:r>
            <w:r w:rsidRPr="00271F95">
              <w:rPr>
                <w:rFonts w:ascii="Consolas" w:eastAsia="Arial Unicode MS" w:hAnsi="Consolas" w:cs="Consolas"/>
                <w:color w:val="0000FF"/>
                <w:sz w:val="20"/>
                <w:highlight w:val="white"/>
                <w:bdr w:val="nil"/>
                <w:lang w:val="en-US" w:eastAsia="ru-RU"/>
              </w:rPr>
              <w:t>"/&gt;</w:t>
            </w:r>
          </w:p>
          <w:p w14:paraId="7E7852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P[a-fA-F0-9]{6}\d{17}</w:t>
            </w:r>
            <w:r w:rsidRPr="00271F95">
              <w:rPr>
                <w:rFonts w:ascii="Consolas" w:eastAsia="Arial Unicode MS" w:hAnsi="Consolas" w:cs="Consolas"/>
                <w:color w:val="0000FF"/>
                <w:sz w:val="20"/>
                <w:highlight w:val="white"/>
                <w:bdr w:val="nil"/>
                <w:lang w:val="en-US" w:eastAsia="ru-RU"/>
              </w:rPr>
              <w:t>"/&gt;</w:t>
            </w:r>
          </w:p>
          <w:p w14:paraId="6906F0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A520F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92749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ServiceDataType</w:t>
            </w:r>
            <w:r w:rsidRPr="00271F95">
              <w:rPr>
                <w:rFonts w:ascii="Consolas" w:eastAsia="Arial Unicode MS" w:hAnsi="Consolas" w:cs="Consolas"/>
                <w:color w:val="0000FF"/>
                <w:sz w:val="20"/>
                <w:highlight w:val="white"/>
                <w:bdr w:val="nil"/>
                <w:lang w:val="en-US" w:eastAsia="ru-RU"/>
              </w:rPr>
              <w:t>"&gt;</w:t>
            </w:r>
          </w:p>
          <w:p w14:paraId="0345339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0D86CA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сведения о предоставлении услуги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9CD7C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30AA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54FAA9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personeOfficial</w:t>
            </w:r>
            <w:r w:rsidRPr="00271F95">
              <w:rPr>
                <w:rFonts w:ascii="Consolas" w:eastAsia="Arial Unicode MS" w:hAnsi="Consolas" w:cs="Consolas"/>
                <w:color w:val="0000FF"/>
                <w:sz w:val="20"/>
                <w:highlight w:val="white"/>
                <w:bdr w:val="nil"/>
                <w:lang w:val="en-US" w:eastAsia="ru-RU"/>
              </w:rPr>
              <w:t>"&gt;</w:t>
            </w:r>
          </w:p>
          <w:p w14:paraId="2F34FA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E7B982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68825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01AF33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4F208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44C8A6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765FD9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EBD51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FEED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1F43B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189C9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DFF1A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2E983F9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21CB70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4A3C0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92C8B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CFFED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officialPosition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15711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43B6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Должность</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4ADA5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B18B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48C7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51602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879F4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300</w:t>
            </w:r>
            <w:r w:rsidRPr="00271F95">
              <w:rPr>
                <w:rFonts w:ascii="Consolas" w:eastAsia="Arial Unicode MS" w:hAnsi="Consolas" w:cs="Consolas"/>
                <w:color w:val="0000FF"/>
                <w:sz w:val="20"/>
                <w:highlight w:val="white"/>
                <w:bdr w:val="nil"/>
                <w:lang w:val="en-US" w:eastAsia="ru-RU"/>
              </w:rPr>
              <w:t>"/&gt;</w:t>
            </w:r>
          </w:p>
          <w:p w14:paraId="69A73A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4F87E7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BC9CE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80CA7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886F7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CC046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74D22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51EC87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8FE903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EEA2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которую</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услуга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5EC88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E4A121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AA4FD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courtName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6AAA9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C32744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6A435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4B255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8921AA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8160EB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13FD2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400</w:t>
            </w:r>
            <w:r w:rsidRPr="00271F95">
              <w:rPr>
                <w:rFonts w:ascii="Consolas" w:eastAsia="Arial Unicode MS" w:hAnsi="Consolas" w:cs="Consolas"/>
                <w:color w:val="0000FF"/>
                <w:sz w:val="20"/>
                <w:highlight w:val="white"/>
                <w:bdr w:val="nil"/>
                <w:lang w:val="en-US" w:eastAsia="ru-RU"/>
              </w:rPr>
              <w:t>"/&gt;</w:t>
            </w:r>
          </w:p>
          <w:p w14:paraId="78695C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7D06657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97047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7D546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A1C1A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lawsuitInfo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34028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F64F6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делопроизводства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F4E5F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CC418D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9FAAE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10A0FE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A1030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w:t>
            </w:r>
            <w:r w:rsidRPr="00271F95">
              <w:rPr>
                <w:rFonts w:ascii="Consolas" w:eastAsia="Arial Unicode MS" w:hAnsi="Consolas" w:cs="Consolas"/>
                <w:color w:val="0000FF"/>
                <w:sz w:val="20"/>
                <w:highlight w:val="white"/>
                <w:bdr w:val="nil"/>
                <w:lang w:val="en-US" w:eastAsia="ru-RU"/>
              </w:rPr>
              <w:t>"/&gt;</w:t>
            </w:r>
          </w:p>
          <w:p w14:paraId="7A1B27E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7ED6F9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823E8F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4ADC6F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9B6CD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4E8CE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reconcileIDType</w:t>
            </w:r>
            <w:r w:rsidRPr="00271F95">
              <w:rPr>
                <w:rFonts w:ascii="Consolas" w:eastAsia="Arial Unicode MS" w:hAnsi="Consolas" w:cs="Consolas"/>
                <w:color w:val="0000FF"/>
                <w:sz w:val="20"/>
                <w:highlight w:val="white"/>
                <w:bdr w:val="nil"/>
                <w:lang w:val="en-US" w:eastAsia="ru-RU"/>
              </w:rPr>
              <w:t>"&gt;</w:t>
            </w:r>
          </w:p>
          <w:p w14:paraId="3259DC3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C61D9B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0E9E9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8B520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7A14C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24</w:t>
            </w:r>
            <w:r w:rsidRPr="00271F95">
              <w:rPr>
                <w:rFonts w:ascii="Consolas" w:eastAsia="Arial Unicode MS" w:hAnsi="Consolas" w:cs="Consolas"/>
                <w:color w:val="0000FF"/>
                <w:sz w:val="20"/>
                <w:highlight w:val="white"/>
                <w:bdr w:val="nil"/>
                <w:lang w:val="en-US" w:eastAsia="ru-RU"/>
              </w:rPr>
              <w:t>"/&gt;</w:t>
            </w:r>
          </w:p>
          <w:p w14:paraId="620A1DE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N[a-fA-F0-9]{6}\d{17}</w:t>
            </w:r>
            <w:r w:rsidRPr="00271F95">
              <w:rPr>
                <w:rFonts w:ascii="Consolas" w:eastAsia="Arial Unicode MS" w:hAnsi="Consolas" w:cs="Consolas"/>
                <w:color w:val="0000FF"/>
                <w:sz w:val="20"/>
                <w:highlight w:val="white"/>
                <w:bdr w:val="nil"/>
                <w:lang w:val="en-US" w:eastAsia="ru-RU"/>
              </w:rPr>
              <w:t>"/&gt;</w:t>
            </w:r>
          </w:p>
          <w:p w14:paraId="392A94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19904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6574D4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AdrType</w:t>
            </w:r>
            <w:r w:rsidRPr="00271F95">
              <w:rPr>
                <w:rFonts w:ascii="Consolas" w:eastAsia="Arial Unicode MS" w:hAnsi="Consolas" w:cs="Consolas"/>
                <w:color w:val="0000FF"/>
                <w:sz w:val="20"/>
                <w:highlight w:val="white"/>
                <w:bdr w:val="nil"/>
                <w:lang w:val="en-US" w:eastAsia="ru-RU"/>
              </w:rPr>
              <w:t>"&gt;</w:t>
            </w:r>
          </w:p>
          <w:p w14:paraId="6E3B8F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E0A84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4974C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70EC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61CE2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D1DB3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200</w:t>
            </w:r>
            <w:r w:rsidRPr="00271F95">
              <w:rPr>
                <w:rFonts w:ascii="Consolas" w:eastAsia="Arial Unicode MS" w:hAnsi="Consolas" w:cs="Consolas"/>
                <w:color w:val="0000FF"/>
                <w:sz w:val="20"/>
                <w:highlight w:val="white"/>
                <w:bdr w:val="nil"/>
                <w:lang w:val="en-US" w:eastAsia="ru-RU"/>
              </w:rPr>
              <w:t>"/&gt;</w:t>
            </w:r>
          </w:p>
          <w:p w14:paraId="7777AB0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4E982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D51F99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FIOFSSPType</w:t>
            </w:r>
            <w:r w:rsidRPr="00271F95">
              <w:rPr>
                <w:rFonts w:ascii="Consolas" w:eastAsia="Arial Unicode MS" w:hAnsi="Consolas" w:cs="Consolas"/>
                <w:color w:val="0000FF"/>
                <w:sz w:val="20"/>
                <w:highlight w:val="white"/>
                <w:bdr w:val="nil"/>
                <w:lang w:val="en-US" w:eastAsia="ru-RU"/>
              </w:rPr>
              <w:t>"&gt;</w:t>
            </w:r>
          </w:p>
          <w:p w14:paraId="5CE141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89864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94A70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C4C7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31E74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26BB7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1000</w:t>
            </w:r>
            <w:r w:rsidRPr="00271F95">
              <w:rPr>
                <w:rFonts w:ascii="Consolas" w:eastAsia="Arial Unicode MS" w:hAnsi="Consolas" w:cs="Consolas"/>
                <w:color w:val="0000FF"/>
                <w:sz w:val="20"/>
                <w:highlight w:val="white"/>
                <w:bdr w:val="nil"/>
                <w:lang w:val="en-US" w:eastAsia="ru-RU"/>
              </w:rPr>
              <w:t>"/&gt;</w:t>
            </w:r>
          </w:p>
          <w:p w14:paraId="6973F9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2129B8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88908C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C23794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ExecutiveProcedureInfoType</w:t>
            </w:r>
            <w:r w:rsidRPr="00271F95">
              <w:rPr>
                <w:rFonts w:ascii="Consolas" w:eastAsia="Arial Unicode MS" w:hAnsi="Consolas" w:cs="Consolas"/>
                <w:color w:val="0000FF"/>
                <w:sz w:val="20"/>
                <w:highlight w:val="white"/>
                <w:bdr w:val="nil"/>
                <w:lang w:val="en-US" w:eastAsia="ru-RU"/>
              </w:rPr>
              <w:t>"&gt;</w:t>
            </w:r>
          </w:p>
          <w:p w14:paraId="17EFE28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8D2DB3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C30BC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4B592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74CF487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com:DeedInfo</w:t>
            </w:r>
            <w:r w:rsidRPr="00271F95">
              <w:rPr>
                <w:rFonts w:ascii="Consolas" w:eastAsia="Arial Unicode MS" w:hAnsi="Consolas" w:cs="Consolas"/>
                <w:color w:val="0000FF"/>
                <w:sz w:val="20"/>
                <w:highlight w:val="white"/>
                <w:bdr w:val="nil"/>
                <w:lang w:val="en-US" w:eastAsia="ru-RU"/>
              </w:rPr>
              <w:t>"/&gt;</w:t>
            </w:r>
          </w:p>
          <w:p w14:paraId="4F1B57D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ExecutOrgan</w:t>
            </w:r>
            <w:r w:rsidRPr="00271F95">
              <w:rPr>
                <w:rFonts w:ascii="Consolas" w:eastAsia="Arial Unicode MS" w:hAnsi="Consolas" w:cs="Consolas"/>
                <w:color w:val="0000FF"/>
                <w:sz w:val="20"/>
                <w:highlight w:val="white"/>
                <w:bdr w:val="nil"/>
                <w:lang w:val="en-US" w:eastAsia="ru-RU"/>
              </w:rPr>
              <w:t>"&gt;</w:t>
            </w:r>
          </w:p>
          <w:p w14:paraId="6705BA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DF398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AEF0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14EF2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CA858E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organOkogu</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16765A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6B3289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229AE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429BA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FE6B3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007B4E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7</w:t>
            </w:r>
            <w:r w:rsidRPr="00271F95">
              <w:rPr>
                <w:rFonts w:ascii="Consolas" w:eastAsia="Arial Unicode MS" w:hAnsi="Consolas" w:cs="Consolas"/>
                <w:color w:val="0000FF"/>
                <w:sz w:val="20"/>
                <w:highlight w:val="white"/>
                <w:bdr w:val="nil"/>
                <w:lang w:val="en-US" w:eastAsia="ru-RU"/>
              </w:rPr>
              <w:t>"/&gt;</w:t>
            </w:r>
          </w:p>
          <w:p w14:paraId="157B7C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\d{7}</w:t>
            </w:r>
            <w:r w:rsidRPr="00271F95">
              <w:rPr>
                <w:rFonts w:ascii="Consolas" w:eastAsia="Arial Unicode MS" w:hAnsi="Consolas" w:cs="Consolas"/>
                <w:color w:val="0000FF"/>
                <w:sz w:val="20"/>
                <w:highlight w:val="white"/>
                <w:bdr w:val="nil"/>
                <w:lang w:val="en-US" w:eastAsia="ru-RU"/>
              </w:rPr>
              <w:t>"/&gt;</w:t>
            </w:r>
          </w:p>
          <w:p w14:paraId="3D6974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1A343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F6966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98A23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3776A6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739B99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C91132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4993F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625D4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044722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7FE55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3312AD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6E94A55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797B3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1D003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430EE6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435E8F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3370A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19B72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38643B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0E0C2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980B08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790216E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1000</w:t>
            </w:r>
            <w:r w:rsidRPr="00271F95">
              <w:rPr>
                <w:rFonts w:ascii="Consolas" w:eastAsia="Arial Unicode MS" w:hAnsi="Consolas" w:cs="Consolas"/>
                <w:color w:val="0000FF"/>
                <w:sz w:val="20"/>
                <w:highlight w:val="white"/>
                <w:bdr w:val="nil"/>
                <w:lang w:val="en-US" w:eastAsia="ru-RU"/>
              </w:rPr>
              <w:t>"/&gt;</w:t>
            </w:r>
          </w:p>
          <w:p w14:paraId="60352A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72B8E68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7179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E4B3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6A347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organAdr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form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unqualified</w:t>
            </w:r>
            <w:r w:rsidRPr="00271F95">
              <w:rPr>
                <w:rFonts w:ascii="Consolas" w:eastAsia="Arial Unicode MS" w:hAnsi="Consolas" w:cs="Consolas"/>
                <w:color w:val="0000FF"/>
                <w:sz w:val="20"/>
                <w:highlight w:val="white"/>
                <w:bdr w:val="nil"/>
                <w:lang w:val="en-US" w:eastAsia="ru-RU"/>
              </w:rPr>
              <w:t>"&gt;</w:t>
            </w:r>
          </w:p>
          <w:p w14:paraId="10E8C2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7371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1117: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выдавшего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3C4A8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7210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4E9AF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organSignCodePost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3EF359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AE79DB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29AA11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121E15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BCFA4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7F8A5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8EEE6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w:t>
            </w:r>
            <w:r w:rsidRPr="00271F95">
              <w:rPr>
                <w:rFonts w:ascii="Consolas" w:eastAsia="Arial Unicode MS" w:hAnsi="Consolas" w:cs="Consolas"/>
                <w:color w:val="0000FF"/>
                <w:sz w:val="20"/>
                <w:highlight w:val="white"/>
                <w:bdr w:val="nil"/>
                <w:lang w:val="en-US" w:eastAsia="ru-RU"/>
              </w:rPr>
              <w:t>"/&gt;</w:t>
            </w:r>
          </w:p>
          <w:p w14:paraId="5002BE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14604F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DE0F03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96D2C6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C4E2A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organSign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DBCFB2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5FC8D5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4C731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8D40D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28C30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8CDC4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38E5D8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255</w:t>
            </w:r>
            <w:r w:rsidRPr="00271F95">
              <w:rPr>
                <w:rFonts w:ascii="Consolas" w:eastAsia="Arial Unicode MS" w:hAnsi="Consolas" w:cs="Consolas"/>
                <w:color w:val="0000FF"/>
                <w:sz w:val="20"/>
                <w:highlight w:val="white"/>
                <w:bdr w:val="nil"/>
                <w:lang w:val="en-US" w:eastAsia="ru-RU"/>
              </w:rPr>
              <w:t>"/&gt;</w:t>
            </w:r>
          </w:p>
          <w:p w14:paraId="64B604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35DEDBB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19F8D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10B78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00B24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organSignFIO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com:FIOFSSPType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68EF45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5412FE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0D6CF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BDDE9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0B5738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C27D6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0F51E0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w:t>
            </w:r>
            <w:r w:rsidRPr="00271F95">
              <w:rPr>
                <w:rFonts w:ascii="Consolas" w:eastAsia="Arial Unicode MS" w:hAnsi="Consolas" w:cs="Consolas"/>
                <w:color w:val="0000FF"/>
                <w:sz w:val="20"/>
                <w:highlight w:val="white"/>
                <w:bdr w:val="nil"/>
                <w:lang w:val="en-US" w:eastAsia="ru-RU"/>
              </w:rPr>
              <w:t>"&gt;</w:t>
            </w:r>
          </w:p>
          <w:p w14:paraId="5330F7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89B1A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должнике</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15326E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E08B7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F66117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39B960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Person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"&gt;</w:t>
            </w:r>
          </w:p>
          <w:p w14:paraId="17C22B5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F04ED1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индивидуального предпринимателя или физического лица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0942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D55C24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E0B73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debtorRegPlace</w:t>
            </w:r>
            <w:r w:rsidRPr="00271F95">
              <w:rPr>
                <w:rFonts w:ascii="Consolas" w:eastAsia="Arial Unicode MS" w:hAnsi="Consolas" w:cs="Consolas"/>
                <w:color w:val="0000FF"/>
                <w:sz w:val="20"/>
                <w:highlight w:val="white"/>
                <w:bdr w:val="nil"/>
                <w:lang w:val="en-US" w:eastAsia="ru-RU"/>
              </w:rPr>
              <w:t>"&gt;</w:t>
            </w:r>
          </w:p>
          <w:p w14:paraId="3862FD5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9E900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60771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69BD30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2FAFB0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17DD6D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3A814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150</w:t>
            </w:r>
            <w:r w:rsidRPr="00271F95">
              <w:rPr>
                <w:rFonts w:ascii="Consolas" w:eastAsia="Arial Unicode MS" w:hAnsi="Consolas" w:cs="Consolas"/>
                <w:color w:val="0000FF"/>
                <w:sz w:val="20"/>
                <w:highlight w:val="white"/>
                <w:bdr w:val="nil"/>
                <w:lang w:val="en-US" w:eastAsia="ru-RU"/>
              </w:rPr>
              <w:t>"/&gt;</w:t>
            </w:r>
          </w:p>
          <w:p w14:paraId="6221C99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453F7A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2F40CA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B0079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320EB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debtorBirthDate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"&gt;</w:t>
            </w:r>
          </w:p>
          <w:p w14:paraId="50EEC31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BED0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1126: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D5C151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0A219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5BB1C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debtorGender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638928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5B25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1127: </w:t>
            </w:r>
            <w:r>
              <w:rPr>
                <w:rFonts w:ascii="Consolas" w:eastAsia="Arial Unicode MS" w:hAnsi="Consolas" w:cs="Consolas"/>
                <w:color w:val="000000"/>
                <w:sz w:val="20"/>
                <w:highlight w:val="white"/>
                <w:bdr w:val="nil"/>
                <w:lang w:eastAsia="ru-RU"/>
              </w:rPr>
              <w:t>Пол</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AB4F0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A849D4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93DC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4F7778C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7</w:t>
            </w:r>
            <w:r w:rsidRPr="00271F95">
              <w:rPr>
                <w:rFonts w:ascii="Consolas" w:eastAsia="Arial Unicode MS" w:hAnsi="Consolas" w:cs="Consolas"/>
                <w:color w:val="0000FF"/>
                <w:sz w:val="20"/>
                <w:highlight w:val="white"/>
                <w:bdr w:val="nil"/>
                <w:lang w:val="en-US" w:eastAsia="ru-RU"/>
              </w:rPr>
              <w:t>"/&gt;</w:t>
            </w:r>
          </w:p>
          <w:p w14:paraId="356209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мужской</w:t>
            </w:r>
            <w:r w:rsidRPr="00271F95">
              <w:rPr>
                <w:rFonts w:ascii="Consolas" w:eastAsia="Arial Unicode MS" w:hAnsi="Consolas" w:cs="Consolas"/>
                <w:color w:val="0000FF"/>
                <w:sz w:val="20"/>
                <w:highlight w:val="white"/>
                <w:bdr w:val="nil"/>
                <w:lang w:val="en-US" w:eastAsia="ru-RU"/>
              </w:rPr>
              <w:t>"/&gt;</w:t>
            </w:r>
          </w:p>
          <w:p w14:paraId="0D18C9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xsd:enumeration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женский</w:t>
            </w:r>
            <w:r w:rsidRPr="00271F95">
              <w:rPr>
                <w:rFonts w:ascii="Consolas" w:eastAsia="Arial Unicode MS" w:hAnsi="Consolas" w:cs="Consolas"/>
                <w:color w:val="0000FF"/>
                <w:sz w:val="20"/>
                <w:highlight w:val="white"/>
                <w:bdr w:val="nil"/>
                <w:lang w:val="en-US" w:eastAsia="ru-RU"/>
              </w:rPr>
              <w:t>"/&gt;</w:t>
            </w:r>
          </w:p>
          <w:p w14:paraId="0AE87D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41DF6C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C903D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485ED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debtorBirthPlace</w:t>
            </w:r>
            <w:r w:rsidRPr="00271F95">
              <w:rPr>
                <w:rFonts w:ascii="Consolas" w:eastAsia="Arial Unicode MS" w:hAnsi="Consolas" w:cs="Consolas"/>
                <w:color w:val="0000FF"/>
                <w:sz w:val="20"/>
                <w:highlight w:val="white"/>
                <w:bdr w:val="nil"/>
                <w:lang w:val="en-US" w:eastAsia="ru-RU"/>
              </w:rPr>
              <w:t>"&gt;</w:t>
            </w:r>
          </w:p>
          <w:p w14:paraId="4102E6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759D3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1128: </w:t>
            </w:r>
            <w:r>
              <w:rPr>
                <w:rFonts w:ascii="Consolas" w:eastAsia="Arial Unicode MS" w:hAnsi="Consolas" w:cs="Consolas"/>
                <w:color w:val="000000"/>
                <w:sz w:val="20"/>
                <w:highlight w:val="white"/>
                <w:bdr w:val="nil"/>
                <w:lang w:eastAsia="ru-RU"/>
              </w:rPr>
              <w:t>Место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C1380E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3443E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C1CFE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F6E62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8C8DC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w:t>
            </w:r>
            <w:r w:rsidRPr="00271F95">
              <w:rPr>
                <w:rFonts w:ascii="Consolas" w:eastAsia="Arial Unicode MS" w:hAnsi="Consolas" w:cs="Consolas"/>
                <w:color w:val="0000FF"/>
                <w:sz w:val="20"/>
                <w:highlight w:val="white"/>
                <w:bdr w:val="nil"/>
                <w:lang w:val="en-US" w:eastAsia="ru-RU"/>
              </w:rPr>
              <w:t>"/&gt;</w:t>
            </w:r>
          </w:p>
          <w:p w14:paraId="5CD122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5E2A57D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979061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2EC37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B213AC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4D87D9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1057FF6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1AECCBB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94FC3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12DDC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1121: </w:t>
            </w:r>
            <w:r>
              <w:rPr>
                <w:rFonts w:ascii="Consolas" w:eastAsia="Arial Unicode MS" w:hAnsi="Consolas" w:cs="Consolas"/>
                <w:color w:val="000000"/>
                <w:sz w:val="20"/>
                <w:highlight w:val="white"/>
                <w:bdr w:val="nil"/>
                <w:lang w:eastAsia="ru-RU"/>
              </w:rPr>
              <w:t>Тип</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2D1EC0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58F49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41ABAD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22827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99185D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4</w:t>
            </w:r>
            <w:r w:rsidRPr="00271F95">
              <w:rPr>
                <w:rFonts w:ascii="Consolas" w:eastAsia="Arial Unicode MS" w:hAnsi="Consolas" w:cs="Consolas"/>
                <w:color w:val="0000FF"/>
                <w:sz w:val="20"/>
                <w:highlight w:val="white"/>
                <w:bdr w:val="nil"/>
                <w:lang w:val="en-US" w:eastAsia="ru-RU"/>
              </w:rPr>
              <w:t>"/&gt;</w:t>
            </w:r>
          </w:p>
          <w:p w14:paraId="2EC79C8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CD06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66D98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57CA16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debtorAdr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948BB2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64136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1122: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EDFB8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7C44CE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0C635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debtorAdrFakt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"&gt;</w:t>
            </w:r>
          </w:p>
          <w:p w14:paraId="6F1149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54EED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1123: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фактический</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006D64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5729B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7E886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debtorCountryCode</w:t>
            </w:r>
            <w:r w:rsidRPr="00271F95">
              <w:rPr>
                <w:rFonts w:ascii="Consolas" w:eastAsia="Arial Unicode MS" w:hAnsi="Consolas" w:cs="Consolas"/>
                <w:color w:val="0000FF"/>
                <w:sz w:val="20"/>
                <w:highlight w:val="white"/>
                <w:bdr w:val="nil"/>
                <w:lang w:val="en-US" w:eastAsia="ru-RU"/>
              </w:rPr>
              <w:t>"&gt;</w:t>
            </w:r>
          </w:p>
          <w:p w14:paraId="5E7A1D3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DBF154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6A11AC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D8CAB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896163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0DF7EF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3</w:t>
            </w:r>
            <w:r w:rsidRPr="00271F95">
              <w:rPr>
                <w:rFonts w:ascii="Consolas" w:eastAsia="Arial Unicode MS" w:hAnsi="Consolas" w:cs="Consolas"/>
                <w:color w:val="0000FF"/>
                <w:sz w:val="20"/>
                <w:highlight w:val="white"/>
                <w:bdr w:val="nil"/>
                <w:lang w:val="en-US" w:eastAsia="ru-RU"/>
              </w:rPr>
              <w:t>"/&gt;</w:t>
            </w:r>
          </w:p>
          <w:p w14:paraId="4915D5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\d{3}</w:t>
            </w:r>
            <w:r w:rsidRPr="00271F95">
              <w:rPr>
                <w:rFonts w:ascii="Consolas" w:eastAsia="Arial Unicode MS" w:hAnsi="Consolas" w:cs="Consolas"/>
                <w:color w:val="0000FF"/>
                <w:sz w:val="20"/>
                <w:highlight w:val="white"/>
                <w:bdr w:val="nil"/>
                <w:lang w:val="en-US" w:eastAsia="ru-RU"/>
              </w:rPr>
              <w:t>"/&gt;</w:t>
            </w:r>
          </w:p>
          <w:p w14:paraId="65AD0D6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AE925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D3F59B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2625E5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2CAB9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2647BB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8F6D40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idDeloNo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202FF8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4F45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1101: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материалов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5B25A5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E437F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E9136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3EDF5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AE4D8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w:t>
            </w:r>
            <w:r w:rsidRPr="00271F95">
              <w:rPr>
                <w:rFonts w:ascii="Consolas" w:eastAsia="Arial Unicode MS" w:hAnsi="Consolas" w:cs="Consolas"/>
                <w:color w:val="0000FF"/>
                <w:sz w:val="20"/>
                <w:highlight w:val="white"/>
                <w:bdr w:val="nil"/>
                <w:lang w:val="en-US" w:eastAsia="ru-RU"/>
              </w:rPr>
              <w:t>"/&gt;</w:t>
            </w:r>
          </w:p>
          <w:p w14:paraId="0850D10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1F70C3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40FA9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7E7662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7347A6C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deloPlace</w:t>
            </w:r>
            <w:r w:rsidRPr="00271F95">
              <w:rPr>
                <w:rFonts w:ascii="Consolas" w:eastAsia="Arial Unicode MS" w:hAnsi="Consolas" w:cs="Consolas"/>
                <w:color w:val="0000FF"/>
                <w:sz w:val="20"/>
                <w:highlight w:val="white"/>
                <w:bdr w:val="nil"/>
                <w:lang w:val="en-US" w:eastAsia="ru-RU"/>
              </w:rPr>
              <w:t>"&gt;</w:t>
            </w:r>
          </w:p>
          <w:p w14:paraId="1ED6501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ECAC7D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1102: Место рассмотрения дела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613B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143DA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326C7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1B0F2E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1C6398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150</w:t>
            </w:r>
            <w:r w:rsidRPr="00271F95">
              <w:rPr>
                <w:rFonts w:ascii="Consolas" w:eastAsia="Arial Unicode MS" w:hAnsi="Consolas" w:cs="Consolas"/>
                <w:color w:val="0000FF"/>
                <w:sz w:val="20"/>
                <w:highlight w:val="white"/>
                <w:bdr w:val="nil"/>
                <w:lang w:val="en-US" w:eastAsia="ru-RU"/>
              </w:rPr>
              <w:t>"/&gt;</w:t>
            </w:r>
          </w:p>
          <w:p w14:paraId="33CCB3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4F0D35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8DCAF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53DAEF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A6DB74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idDesDate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E1C390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BC51B3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1103: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принятия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делу</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3B1B3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34590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EBD4E6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aktDate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F76D3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91A5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1104: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вступления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законную</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силу</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A785C5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67A894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5F090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srokPrIsp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xsd:integer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18D7069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C24308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365D5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4C6F2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F3F11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srokPrIspType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19C3A26"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16FA3F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2F109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40FE3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08D88E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20CAF04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47070C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08A3DA8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1039B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27ECB1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claimerAdr</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com:AdrType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5431E5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EF73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1107: </w:t>
            </w:r>
            <w:r>
              <w:rPr>
                <w:rFonts w:ascii="Consolas" w:eastAsia="Arial Unicode MS" w:hAnsi="Consolas" w:cs="Consolas"/>
                <w:color w:val="000000"/>
                <w:sz w:val="20"/>
                <w:highlight w:val="white"/>
                <w:bdr w:val="nil"/>
                <w:lang w:eastAsia="ru-RU"/>
              </w:rPr>
              <w:t>Адрес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взыскателя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F401FA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A0AEC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011C3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notifFSSPDate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6484BA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FCF74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1108: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уведомления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неуплате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штрафа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установленный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законом</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DA7E42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CE828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1666DC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418F06E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DeedInfo</w:t>
            </w:r>
            <w:r w:rsidRPr="00271F95">
              <w:rPr>
                <w:rFonts w:ascii="Consolas" w:eastAsia="Arial Unicode MS" w:hAnsi="Consolas" w:cs="Consolas"/>
                <w:color w:val="0000FF"/>
                <w:sz w:val="20"/>
                <w:highlight w:val="white"/>
                <w:bdr w:val="nil"/>
                <w:lang w:val="en-US" w:eastAsia="ru-RU"/>
              </w:rPr>
              <w:t>"&gt;</w:t>
            </w:r>
          </w:p>
          <w:p w14:paraId="27086C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3A97D4"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7DF51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D4AFDA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0F2C98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D2A77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4A22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1109: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4144B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9A277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8D9B8F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xsd:integer</w:t>
            </w:r>
            <w:r w:rsidRPr="00271F95">
              <w:rPr>
                <w:rFonts w:ascii="Consolas" w:eastAsia="Arial Unicode MS" w:hAnsi="Consolas" w:cs="Consolas"/>
                <w:color w:val="0000FF"/>
                <w:sz w:val="20"/>
                <w:highlight w:val="white"/>
                <w:bdr w:val="nil"/>
                <w:lang w:val="en-US" w:eastAsia="ru-RU"/>
              </w:rPr>
              <w:t>"/&gt;</w:t>
            </w:r>
          </w:p>
          <w:p w14:paraId="539A24B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B7E54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86C121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idDocNo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4FF47F1"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077898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E38A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8380E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198C5DA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8F1B5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BC6DD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25</w:t>
            </w:r>
            <w:r w:rsidRPr="00271F95">
              <w:rPr>
                <w:rFonts w:ascii="Consolas" w:eastAsia="Arial Unicode MS" w:hAnsi="Consolas" w:cs="Consolas"/>
                <w:color w:val="0000FF"/>
                <w:sz w:val="20"/>
                <w:highlight w:val="white"/>
                <w:bdr w:val="nil"/>
                <w:lang w:val="en-US" w:eastAsia="ru-RU"/>
              </w:rPr>
              <w:t>"/&gt;</w:t>
            </w:r>
          </w:p>
          <w:p w14:paraId="072AF8A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16929B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157EC2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750AA59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47ECE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idDocDate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7FBEEC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A96C3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1111: </w:t>
            </w:r>
            <w:r>
              <w:rPr>
                <w:rFonts w:ascii="Consolas" w:eastAsia="Arial Unicode MS" w:hAnsi="Consolas" w:cs="Consolas"/>
                <w:color w:val="000000"/>
                <w:sz w:val="20"/>
                <w:highlight w:val="white"/>
                <w:bdr w:val="nil"/>
                <w:lang w:eastAsia="ru-RU"/>
              </w:rPr>
              <w:t>Дата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выдачи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64C7E64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3DB36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BB6346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subjCode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805CB9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5FDD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1112: </w:t>
            </w:r>
            <w:r>
              <w:rPr>
                <w:rFonts w:ascii="Consolas" w:eastAsia="Arial Unicode MS" w:hAnsi="Consolas" w:cs="Consolas"/>
                <w:color w:val="000000"/>
                <w:sz w:val="20"/>
                <w:highlight w:val="white"/>
                <w:bdr w:val="nil"/>
                <w:lang w:eastAsia="ru-RU"/>
              </w:rPr>
              <w:t>Код</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предмета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5BCD2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7EAAA5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09572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05070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7</w:t>
            </w:r>
            <w:r w:rsidRPr="00271F95">
              <w:rPr>
                <w:rFonts w:ascii="Consolas" w:eastAsia="Arial Unicode MS" w:hAnsi="Consolas" w:cs="Consolas"/>
                <w:color w:val="0000FF"/>
                <w:sz w:val="20"/>
                <w:highlight w:val="white"/>
                <w:bdr w:val="nil"/>
                <w:lang w:val="en-US" w:eastAsia="ru-RU"/>
              </w:rPr>
              <w:t>"/&gt;</w:t>
            </w:r>
          </w:p>
          <w:p w14:paraId="58F083F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\d{7}</w:t>
            </w:r>
            <w:r w:rsidRPr="00271F95">
              <w:rPr>
                <w:rFonts w:ascii="Consolas" w:eastAsia="Arial Unicode MS" w:hAnsi="Consolas" w:cs="Consolas"/>
                <w:color w:val="0000FF"/>
                <w:sz w:val="20"/>
                <w:highlight w:val="white"/>
                <w:bdr w:val="nil"/>
                <w:lang w:val="en-US" w:eastAsia="ru-RU"/>
              </w:rPr>
              <w:t>"/&gt;</w:t>
            </w:r>
          </w:p>
          <w:p w14:paraId="1E02DC9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6ED65CF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0BA033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6B1B37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subjName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0E25F77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1927BC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1113: </w:t>
            </w:r>
            <w:r>
              <w:rPr>
                <w:rFonts w:ascii="Consolas" w:eastAsia="Arial Unicode MS" w:hAnsi="Consolas" w:cs="Consolas"/>
                <w:color w:val="000000"/>
                <w:sz w:val="20"/>
                <w:highlight w:val="white"/>
                <w:bdr w:val="nil"/>
                <w:lang w:eastAsia="ru-RU"/>
              </w:rPr>
              <w:t>Предмет</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BA421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2A4C2B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5CE192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3EA7DBF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8AF45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1000</w:t>
            </w:r>
            <w:r w:rsidRPr="00271F95">
              <w:rPr>
                <w:rFonts w:ascii="Consolas" w:eastAsia="Arial Unicode MS" w:hAnsi="Consolas" w:cs="Consolas"/>
                <w:color w:val="0000FF"/>
                <w:sz w:val="20"/>
                <w:highlight w:val="white"/>
                <w:bdr w:val="nil"/>
                <w:lang w:val="en-US" w:eastAsia="ru-RU"/>
              </w:rPr>
              <w:t>"/&gt;</w:t>
            </w:r>
          </w:p>
          <w:p w14:paraId="06FE18D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\S+([\S\s]*\S+)*</w:t>
            </w:r>
            <w:r w:rsidRPr="00271F95">
              <w:rPr>
                <w:rFonts w:ascii="Consolas" w:eastAsia="Arial Unicode MS" w:hAnsi="Consolas" w:cs="Consolas"/>
                <w:color w:val="0000FF"/>
                <w:sz w:val="20"/>
                <w:highlight w:val="white"/>
                <w:bdr w:val="nil"/>
                <w:lang w:val="en-US" w:eastAsia="ru-RU"/>
              </w:rPr>
              <w:t>"/&gt;</w:t>
            </w:r>
          </w:p>
          <w:p w14:paraId="5D0B676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198B24A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A09D7A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6A342B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3042410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78C5F41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IncomeInfoType</w:t>
            </w:r>
            <w:r w:rsidRPr="00271F95">
              <w:rPr>
                <w:rFonts w:ascii="Consolas" w:eastAsia="Arial Unicode MS" w:hAnsi="Consolas" w:cs="Consolas"/>
                <w:color w:val="0000FF"/>
                <w:sz w:val="20"/>
                <w:highlight w:val="white"/>
                <w:bdr w:val="nil"/>
                <w:lang w:val="en-US" w:eastAsia="ru-RU"/>
              </w:rPr>
              <w:t>"&gt;</w:t>
            </w:r>
          </w:p>
          <w:p w14:paraId="5D3155C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8B42A8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42D04D3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C2F1E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46B0426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IncomeId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com:IncomeIdType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10</w:t>
            </w:r>
            <w:r w:rsidRPr="00271F95">
              <w:rPr>
                <w:rFonts w:ascii="Consolas" w:eastAsia="Arial Unicode MS" w:hAnsi="Consolas" w:cs="Consolas"/>
                <w:color w:val="0000FF"/>
                <w:sz w:val="20"/>
                <w:highlight w:val="white"/>
                <w:bdr w:val="nil"/>
                <w:lang w:val="en-US" w:eastAsia="ru-RU"/>
              </w:rPr>
              <w:t>"&gt;</w:t>
            </w:r>
          </w:p>
          <w:p w14:paraId="72F113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593A49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сопоставленного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платежом</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C1EA57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EBE10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4C7DBC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EBAED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receiptIncomeStatus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424967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AAC1F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зачислений</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8434E6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923615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2D5B237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1C6CA80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0F76206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41C5FA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332FC6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609361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A6DA95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ChargeDetailsType</w:t>
            </w:r>
            <w:r w:rsidRPr="00271F95">
              <w:rPr>
                <w:rFonts w:ascii="Consolas" w:eastAsia="Arial Unicode MS" w:hAnsi="Consolas" w:cs="Consolas"/>
                <w:color w:val="0000FF"/>
                <w:sz w:val="20"/>
                <w:highlight w:val="white"/>
                <w:bdr w:val="nil"/>
                <w:lang w:val="en-US" w:eastAsia="ru-RU"/>
              </w:rPr>
              <w:t>"&gt;</w:t>
            </w:r>
          </w:p>
          <w:p w14:paraId="7C0627E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1336873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DEE13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17BBD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232E33A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DetailsInfo</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minOccurs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maxOccurs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unbounded</w:t>
            </w:r>
            <w:r w:rsidRPr="00271F95">
              <w:rPr>
                <w:rFonts w:ascii="Consolas" w:eastAsia="Arial Unicode MS" w:hAnsi="Consolas" w:cs="Consolas"/>
                <w:color w:val="0000FF"/>
                <w:sz w:val="20"/>
                <w:highlight w:val="white"/>
                <w:bdr w:val="nil"/>
                <w:lang w:val="en-US" w:eastAsia="ru-RU"/>
              </w:rPr>
              <w:t>"&gt;</w:t>
            </w:r>
          </w:p>
          <w:p w14:paraId="3E7F512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558F85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Расширенная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подлежащей</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13C24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42EFD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01F8BE0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3E9E52E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AE0462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68EF76B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45AB428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5624C16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5B1DB1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D32C7C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4026A93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6362B8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недоимки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пени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налогу</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сбору</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страховому</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взносу</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730824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02CC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6567CFB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A97E8D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500</w:t>
            </w:r>
            <w:r w:rsidRPr="00271F95">
              <w:rPr>
                <w:rFonts w:ascii="Consolas" w:eastAsia="Arial Unicode MS" w:hAnsi="Consolas" w:cs="Consolas"/>
                <w:color w:val="0000FF"/>
                <w:sz w:val="20"/>
                <w:highlight w:val="white"/>
                <w:bdr w:val="nil"/>
                <w:lang w:val="en-US" w:eastAsia="ru-RU"/>
              </w:rPr>
              <w:t>"/&gt;</w:t>
            </w:r>
          </w:p>
          <w:p w14:paraId="10CD09C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xsd:pattern</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[^\s]+(\s+[^\s]+)*</w:t>
            </w:r>
            <w:r w:rsidRPr="00271F95">
              <w:rPr>
                <w:rFonts w:ascii="Consolas" w:eastAsia="Arial Unicode MS" w:hAnsi="Consolas" w:cs="Consolas"/>
                <w:color w:val="0000FF"/>
                <w:sz w:val="20"/>
                <w:highlight w:val="white"/>
                <w:bdr w:val="nil"/>
                <w:lang w:val="en-US" w:eastAsia="ru-RU"/>
              </w:rPr>
              <w:t>"/&gt;</w:t>
            </w:r>
          </w:p>
          <w:p w14:paraId="24FDDB0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39C9A34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078959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3B309A4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amountPayments</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29C577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2D41B6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271F95">
              <w:rPr>
                <w:rFonts w:ascii="Consolas" w:eastAsia="Arial Unicode MS" w:hAnsi="Consolas" w:cs="Consolas"/>
                <w:color w:val="000000"/>
                <w:sz w:val="20"/>
                <w:highlight w:val="white"/>
                <w:bdr w:val="nil"/>
                <w:lang w:val="en-US" w:eastAsia="ru-RU"/>
              </w:rPr>
              <w:t xml:space="preserve"> </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2E2B96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59444D1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2C4F8FA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dueDate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xsd:date</w:t>
            </w:r>
            <w:r w:rsidRPr="00271F95">
              <w:rPr>
                <w:rFonts w:ascii="Consolas" w:eastAsia="Arial Unicode MS" w:hAnsi="Consolas" w:cs="Consolas"/>
                <w:color w:val="0000FF"/>
                <w:sz w:val="20"/>
                <w:highlight w:val="white"/>
                <w:bdr w:val="nil"/>
                <w:lang w:val="en-US" w:eastAsia="ru-RU"/>
              </w:rPr>
              <w:t>"&gt;</w:t>
            </w:r>
          </w:p>
          <w:p w14:paraId="0345E6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BA8ECF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уплаты</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0A9743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1012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BADC5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4918FB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F4355A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15395F9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amountBalance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"&gt;</w:t>
            </w:r>
          </w:p>
          <w:p w14:paraId="551472E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C89D6D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отражающая</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остаток</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налогоплательщика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ЕНС</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1F041A2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B6B088D"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5433FBA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amountDebt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"&gt;</w:t>
            </w:r>
          </w:p>
          <w:p w14:paraId="6949842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45F307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2D2575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2A6C5FF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1AAB7B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amountUpcoming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xsd:unsignedLong</w:t>
            </w:r>
            <w:r w:rsidRPr="00271F95">
              <w:rPr>
                <w:rFonts w:ascii="Consolas" w:eastAsia="Arial Unicode MS" w:hAnsi="Consolas" w:cs="Consolas"/>
                <w:color w:val="0000FF"/>
                <w:sz w:val="20"/>
                <w:highlight w:val="white"/>
                <w:bdr w:val="nil"/>
                <w:lang w:val="en-US" w:eastAsia="ru-RU"/>
              </w:rPr>
              <w:t>"&gt;</w:t>
            </w:r>
          </w:p>
          <w:p w14:paraId="3FADAA6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46E0CA8"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CE82C1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41F0953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0000FF"/>
                <w:sz w:val="20"/>
                <w:highlight w:val="white"/>
                <w:bdr w:val="nil"/>
                <w:lang w:val="en-US" w:eastAsia="ru-RU"/>
              </w:rPr>
              <w:t>&gt;</w:t>
            </w:r>
          </w:p>
          <w:p w14:paraId="459972E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2AD95DB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receiptPaymentStatusType</w:t>
            </w:r>
            <w:r w:rsidRPr="00271F95">
              <w:rPr>
                <w:rFonts w:ascii="Consolas" w:eastAsia="Arial Unicode MS" w:hAnsi="Consolas" w:cs="Consolas"/>
                <w:color w:val="0000FF"/>
                <w:sz w:val="20"/>
                <w:highlight w:val="white"/>
                <w:bdr w:val="nil"/>
                <w:lang w:val="en-US" w:eastAsia="ru-RU"/>
              </w:rPr>
              <w:t>"&gt;</w:t>
            </w:r>
          </w:p>
          <w:p w14:paraId="6FEDC50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FAC34D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lastRenderedPageBreak/>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сопоставления зачисления 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C742F3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704333C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5D26565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2CB745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0000FF"/>
                <w:sz w:val="20"/>
                <w:highlight w:val="white"/>
                <w:bdr w:val="nil"/>
                <w:lang w:val="en-US" w:eastAsia="ru-RU"/>
              </w:rPr>
              <w:t>&gt;</w:t>
            </w:r>
          </w:p>
          <w:p w14:paraId="723A150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0000FF"/>
                <w:sz w:val="20"/>
                <w:highlight w:val="white"/>
                <w:bdr w:val="nil"/>
                <w:lang w:val="en-US" w:eastAsia="ru-RU"/>
              </w:rPr>
              <w:t>&gt;</w:t>
            </w:r>
          </w:p>
          <w:p w14:paraId="39467475"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xsd:simpleType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EventNotificationType</w:t>
            </w:r>
            <w:r w:rsidRPr="00271F95">
              <w:rPr>
                <w:rFonts w:ascii="Consolas" w:eastAsia="Arial Unicode MS" w:hAnsi="Consolas" w:cs="Consolas"/>
                <w:color w:val="0000FF"/>
                <w:sz w:val="20"/>
                <w:highlight w:val="white"/>
                <w:bdr w:val="nil"/>
                <w:lang w:val="en-US" w:eastAsia="ru-RU"/>
              </w:rPr>
              <w:t>"&gt;</w:t>
            </w:r>
          </w:p>
          <w:p w14:paraId="5EEE7329"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xsd:restriction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xsd:string</w:t>
            </w:r>
            <w:r w:rsidRPr="00271F95">
              <w:rPr>
                <w:rFonts w:ascii="Consolas" w:eastAsia="Arial Unicode MS" w:hAnsi="Consolas" w:cs="Consolas"/>
                <w:color w:val="0000FF"/>
                <w:sz w:val="20"/>
                <w:highlight w:val="white"/>
                <w:bdr w:val="nil"/>
                <w:lang w:val="en-US" w:eastAsia="ru-RU"/>
              </w:rPr>
              <w:t>"&gt;</w:t>
            </w:r>
          </w:p>
          <w:p w14:paraId="7CC4D0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xsd:minLength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1</w:t>
            </w:r>
            <w:r w:rsidRPr="00271F95">
              <w:rPr>
                <w:rFonts w:ascii="Consolas" w:eastAsia="Arial Unicode MS" w:hAnsi="Consolas" w:cs="Consolas"/>
                <w:color w:val="0000FF"/>
                <w:sz w:val="20"/>
                <w:highlight w:val="white"/>
                <w:bdr w:val="nil"/>
                <w:lang w:val="en-US" w:eastAsia="ru-RU"/>
              </w:rPr>
              <w:t>"/&gt;</w:t>
            </w:r>
          </w:p>
          <w:p w14:paraId="25891BF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xsd:maxLength</w:t>
            </w:r>
            <w:r w:rsidRPr="00271F95">
              <w:rPr>
                <w:rFonts w:ascii="Consolas" w:eastAsia="Arial Unicode MS" w:hAnsi="Consolas" w:cs="Consolas"/>
                <w:color w:val="FF0000"/>
                <w:sz w:val="20"/>
                <w:highlight w:val="white"/>
                <w:bdr w:val="nil"/>
                <w:lang w:val="en-US" w:eastAsia="ru-RU"/>
              </w:rPr>
              <w:t xml:space="preserve"> value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2</w:t>
            </w:r>
            <w:r w:rsidRPr="00271F95">
              <w:rPr>
                <w:rFonts w:ascii="Consolas" w:eastAsia="Arial Unicode MS" w:hAnsi="Consolas" w:cs="Consolas"/>
                <w:color w:val="0000FF"/>
                <w:sz w:val="20"/>
                <w:highlight w:val="white"/>
                <w:bdr w:val="nil"/>
                <w:lang w:val="en-US" w:eastAsia="ru-RU"/>
              </w:rPr>
              <w:t>"/&gt;</w:t>
            </w:r>
          </w:p>
          <w:p w14:paraId="1802677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2F48E5F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71ED7C2B" w14:textId="1AAA7651" w:rsidR="00336992" w:rsidRPr="00994E24" w:rsidRDefault="00271F95" w:rsidP="00271F95">
            <w:pPr>
              <w:shd w:val="clear" w:color="auto" w:fill="FFFFFF"/>
              <w:rPr>
                <w:szCs w:val="24"/>
                <w:lang w:val="en-US"/>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1E360E4C" w14:textId="77777777" w:rsidR="00E16896" w:rsidRPr="00203C8E" w:rsidRDefault="00E16896" w:rsidP="00E16896">
      <w:pPr>
        <w:pStyle w:val="af3"/>
        <w:widowControl w:val="0"/>
        <w:spacing w:line="240" w:lineRule="auto"/>
        <w:ind w:firstLine="0"/>
        <w:rPr>
          <w:rFonts w:eastAsia="Arial Unicode MS"/>
          <w:lang w:val="en-US"/>
        </w:rPr>
      </w:pPr>
    </w:p>
    <w:p w14:paraId="1D698FF7" w14:textId="77777777" w:rsidR="008C689D" w:rsidRPr="00782D55" w:rsidRDefault="008C689D" w:rsidP="008C689D">
      <w:pPr>
        <w:pStyle w:val="af3"/>
        <w:widowControl w:val="0"/>
        <w:spacing w:line="240" w:lineRule="auto"/>
        <w:ind w:firstLine="0"/>
        <w:rPr>
          <w:rFonts w:eastAsia="Arial Unicode MS"/>
          <w:lang w:val="en-US"/>
        </w:rPr>
      </w:pPr>
    </w:p>
    <w:p w14:paraId="75C4A5B5" w14:textId="77777777" w:rsidR="008C689D" w:rsidRPr="00782D55" w:rsidRDefault="008C689D" w:rsidP="008C689D">
      <w:pPr>
        <w:keepNext/>
        <w:ind w:firstLine="709"/>
        <w:rPr>
          <w:lang w:val="en-US"/>
        </w:rPr>
      </w:pPr>
      <w:r w:rsidRPr="00203C8E">
        <w:t>Импортированная</w:t>
      </w:r>
      <w:r w:rsidRPr="00782D55">
        <w:rPr>
          <w:lang w:val="en-US"/>
        </w:rPr>
        <w:t xml:space="preserve"> </w:t>
      </w:r>
      <w:r w:rsidRPr="00203C8E">
        <w:t>схема</w:t>
      </w:r>
      <w:r w:rsidRPr="00782D55">
        <w:rPr>
          <w:lang w:val="en-US"/>
        </w:rPr>
        <w:t xml:space="preserve"> «</w:t>
      </w:r>
      <w:r w:rsidRPr="00203C8E">
        <w:rPr>
          <w:b/>
          <w:lang w:val="en-US"/>
        </w:rPr>
        <w:t>Organization</w:t>
      </w:r>
      <w:r w:rsidRPr="00782D55">
        <w:rPr>
          <w:b/>
          <w:lang w:val="en-US"/>
        </w:rPr>
        <w:t>.</w:t>
      </w:r>
      <w:r w:rsidRPr="00203C8E">
        <w:rPr>
          <w:b/>
          <w:lang w:val="en-US"/>
        </w:rPr>
        <w:t>xsd</w:t>
      </w:r>
      <w:r w:rsidRPr="00782D5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271F95"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4AB8D7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8080"/>
                <w:sz w:val="20"/>
                <w:highlight w:val="white"/>
                <w:bdr w:val="nil"/>
                <w:lang w:val="en-US" w:eastAsia="ru-RU"/>
              </w:rPr>
              <w:t>&lt;?xml version="1.0" encoding="UTF-8"?&gt;</w:t>
            </w:r>
          </w:p>
          <w:p w14:paraId="3460192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xsd:schema</w:t>
            </w:r>
            <w:r w:rsidRPr="00271F95">
              <w:rPr>
                <w:rFonts w:ascii="Consolas" w:eastAsia="Arial Unicode MS" w:hAnsi="Consolas" w:cs="Consolas"/>
                <w:color w:val="FF0000"/>
                <w:sz w:val="20"/>
                <w:highlight w:val="white"/>
                <w:bdr w:val="nil"/>
                <w:lang w:val="en-US" w:eastAsia="ru-RU"/>
              </w:rPr>
              <w:t xml:space="preserve"> xmlns:xsd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http://www.w3.org/2001/XMLSchema</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xmlns:com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xmlns:org</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xmlns:ns1</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targetNamespace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http://roskazna.ru/gisgmp/xsd/Organization/2.5.0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elementFormDefault</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qualified</w:t>
            </w:r>
            <w:r w:rsidRPr="00271F95">
              <w:rPr>
                <w:rFonts w:ascii="Consolas" w:eastAsia="Arial Unicode MS" w:hAnsi="Consolas" w:cs="Consolas"/>
                <w:color w:val="0000FF"/>
                <w:sz w:val="20"/>
                <w:highlight w:val="white"/>
                <w:bdr w:val="nil"/>
                <w:lang w:val="en-US" w:eastAsia="ru-RU"/>
              </w:rPr>
              <w:t>"&gt;</w:t>
            </w:r>
          </w:p>
          <w:p w14:paraId="65B2BD9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xsd:import</w:t>
            </w:r>
            <w:r w:rsidRPr="00271F95">
              <w:rPr>
                <w:rFonts w:ascii="Consolas" w:eastAsia="Arial Unicode MS" w:hAnsi="Consolas" w:cs="Consolas"/>
                <w:color w:val="FF0000"/>
                <w:sz w:val="20"/>
                <w:highlight w:val="white"/>
                <w:bdr w:val="nil"/>
                <w:lang w:val="en-US" w:eastAsia="ru-RU"/>
              </w:rPr>
              <w:t xml:space="preserve"> namespace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http://roskazna.ru/gisgmp/xsd/Common/2.5.0</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schemaLocation</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Common.xsd</w:t>
            </w:r>
            <w:r w:rsidRPr="00271F95">
              <w:rPr>
                <w:rFonts w:ascii="Consolas" w:eastAsia="Arial Unicode MS" w:hAnsi="Consolas" w:cs="Consolas"/>
                <w:color w:val="0000FF"/>
                <w:sz w:val="20"/>
                <w:highlight w:val="white"/>
                <w:bdr w:val="nil"/>
                <w:lang w:val="en-US" w:eastAsia="ru-RU"/>
              </w:rPr>
              <w:t>"/&gt;</w:t>
            </w:r>
          </w:p>
          <w:p w14:paraId="15205FCA"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OrganizationType</w:t>
            </w:r>
            <w:r w:rsidRPr="00271F95">
              <w:rPr>
                <w:rFonts w:ascii="Consolas" w:eastAsia="Arial Unicode MS" w:hAnsi="Consolas" w:cs="Consolas"/>
                <w:color w:val="0000FF"/>
                <w:sz w:val="20"/>
                <w:highlight w:val="white"/>
                <w:bdr w:val="nil"/>
                <w:lang w:val="en-US" w:eastAsia="ru-RU"/>
              </w:rPr>
              <w:t>"&gt;</w:t>
            </w:r>
          </w:p>
          <w:p w14:paraId="16078D9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AD0B9F2"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747A40B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1110C6F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use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required</w:t>
            </w:r>
            <w:r w:rsidRPr="00E57E43">
              <w:rPr>
                <w:rFonts w:ascii="Consolas" w:eastAsia="Arial Unicode MS" w:hAnsi="Consolas" w:cs="Consolas"/>
                <w:color w:val="0000FF"/>
                <w:sz w:val="20"/>
                <w:highlight w:val="white"/>
                <w:bdr w:val="nil"/>
                <w:lang w:val="en-US" w:eastAsia="ru-RU"/>
              </w:rPr>
              <w:t>"&gt;</w:t>
            </w:r>
          </w:p>
          <w:p w14:paraId="4BAD53D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376005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16:</w:t>
            </w:r>
          </w:p>
          <w:p w14:paraId="70F92F39"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Наименование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2295A16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15EDF6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0FACBE6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org:OrgNameType</w:t>
            </w:r>
            <w:r w:rsidRPr="00E57E43">
              <w:rPr>
                <w:rFonts w:ascii="Consolas" w:eastAsia="Arial Unicode MS" w:hAnsi="Consolas" w:cs="Consolas"/>
                <w:color w:val="0000FF"/>
                <w:sz w:val="20"/>
                <w:highlight w:val="white"/>
                <w:bdr w:val="nil"/>
                <w:lang w:val="en-US" w:eastAsia="ru-RU"/>
              </w:rPr>
              <w:t>"&gt;</w:t>
            </w:r>
          </w:p>
          <w:p w14:paraId="7111E67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[^\s]+(\s+[^\s]+)*</w:t>
            </w:r>
            <w:r w:rsidRPr="00E57E43">
              <w:rPr>
                <w:rFonts w:ascii="Consolas" w:eastAsia="Arial Unicode MS" w:hAnsi="Consolas" w:cs="Consolas"/>
                <w:color w:val="0000FF"/>
                <w:sz w:val="20"/>
                <w:highlight w:val="white"/>
                <w:bdr w:val="nil"/>
                <w:lang w:val="en-US" w:eastAsia="ru-RU"/>
              </w:rPr>
              <w:t>"/&gt;</w:t>
            </w:r>
          </w:p>
          <w:p w14:paraId="56C323A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173C390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7C65911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5F7B483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inn</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com:INNType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use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required</w:t>
            </w:r>
            <w:r w:rsidRPr="00E57E43">
              <w:rPr>
                <w:rFonts w:ascii="Consolas" w:eastAsia="Arial Unicode MS" w:hAnsi="Consolas" w:cs="Consolas"/>
                <w:color w:val="0000FF"/>
                <w:sz w:val="20"/>
                <w:highlight w:val="white"/>
                <w:bdr w:val="nil"/>
                <w:lang w:val="en-US" w:eastAsia="ru-RU"/>
              </w:rPr>
              <w:t>"&gt;</w:t>
            </w:r>
          </w:p>
          <w:p w14:paraId="178E366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45C8FD4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61:</w:t>
            </w:r>
          </w:p>
          <w:p w14:paraId="4AA8948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ИНН</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4057112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739E6A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3352543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kpp</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com:KPPType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use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required</w:t>
            </w:r>
            <w:r w:rsidRPr="00E57E43">
              <w:rPr>
                <w:rFonts w:ascii="Consolas" w:eastAsia="Arial Unicode MS" w:hAnsi="Consolas" w:cs="Consolas"/>
                <w:color w:val="0000FF"/>
                <w:sz w:val="20"/>
                <w:highlight w:val="white"/>
                <w:bdr w:val="nil"/>
                <w:lang w:val="en-US" w:eastAsia="ru-RU"/>
              </w:rPr>
              <w:t>"&gt;</w:t>
            </w:r>
          </w:p>
          <w:p w14:paraId="7875504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47961B5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103:</w:t>
            </w:r>
          </w:p>
          <w:p w14:paraId="64A2FD1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КПП</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5BD54A0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2086D2F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6F589D2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ogrn</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com:OGRNType</w:t>
            </w:r>
            <w:r w:rsidRPr="00E57E43">
              <w:rPr>
                <w:rFonts w:ascii="Consolas" w:eastAsia="Arial Unicode MS" w:hAnsi="Consolas" w:cs="Consolas"/>
                <w:color w:val="0000FF"/>
                <w:sz w:val="20"/>
                <w:highlight w:val="white"/>
                <w:bdr w:val="nil"/>
                <w:lang w:val="en-US" w:eastAsia="ru-RU"/>
              </w:rPr>
              <w:t>"&gt;</w:t>
            </w:r>
          </w:p>
          <w:p w14:paraId="3590F2C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14BF6709"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w:t>
            </w:r>
          </w:p>
          <w:p w14:paraId="0DE07F7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ОГРН</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7886BEB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4502F9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733E0F3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0000FF"/>
                <w:sz w:val="20"/>
                <w:highlight w:val="white"/>
                <w:bdr w:val="nil"/>
                <w:lang w:val="en-US" w:eastAsia="ru-RU"/>
              </w:rPr>
              <w:t>&gt;</w:t>
            </w:r>
          </w:p>
          <w:p w14:paraId="2EDA91A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lastRenderedPageBreak/>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PaymentOrgType</w:t>
            </w:r>
            <w:r w:rsidRPr="00E57E43">
              <w:rPr>
                <w:rFonts w:ascii="Consolas" w:eastAsia="Arial Unicode MS" w:hAnsi="Consolas" w:cs="Consolas"/>
                <w:color w:val="0000FF"/>
                <w:sz w:val="20"/>
                <w:highlight w:val="white"/>
                <w:bdr w:val="nil"/>
                <w:lang w:val="en-US" w:eastAsia="ru-RU"/>
              </w:rPr>
              <w:t>"&gt;</w:t>
            </w:r>
          </w:p>
          <w:p w14:paraId="1212005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7A3F98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Организация</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принявшая</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48A957E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239F512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xsd:choice</w:t>
            </w:r>
            <w:r w:rsidRPr="00E57E43">
              <w:rPr>
                <w:rFonts w:ascii="Consolas" w:eastAsia="Arial Unicode MS" w:hAnsi="Consolas" w:cs="Consolas"/>
                <w:color w:val="0000FF"/>
                <w:sz w:val="20"/>
                <w:highlight w:val="white"/>
                <w:bdr w:val="nil"/>
                <w:lang w:val="en-US" w:eastAsia="ru-RU"/>
              </w:rPr>
              <w:t>&gt;</w:t>
            </w:r>
          </w:p>
          <w:p w14:paraId="31F828A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Bank</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FF0000"/>
                <w:sz w:val="20"/>
                <w:highlight w:val="white"/>
                <w:bdr w:val="nil"/>
                <w:lang w:val="en-US" w:eastAsia="ru-RU"/>
              </w:rPr>
              <w:t xml:space="preserve"> type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com:BankType</w:t>
            </w:r>
            <w:r w:rsidRPr="00E57E43">
              <w:rPr>
                <w:rFonts w:ascii="Consolas" w:eastAsia="Arial Unicode MS" w:hAnsi="Consolas" w:cs="Consolas"/>
                <w:color w:val="0000FF"/>
                <w:sz w:val="20"/>
                <w:highlight w:val="white"/>
                <w:bdr w:val="nil"/>
                <w:lang w:val="en-US" w:eastAsia="ru-RU"/>
              </w:rPr>
              <w:t>"&gt;</w:t>
            </w:r>
          </w:p>
          <w:p w14:paraId="183C0AA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27056F1"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2005:</w:t>
            </w:r>
          </w:p>
          <w:p w14:paraId="3AC44BF2"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Данные банка плательщика</w:t>
            </w:r>
          </w:p>
          <w:p w14:paraId="17A24813"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7B3CD7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7DEB39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159C5B69"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UFK</w:t>
            </w:r>
            <w:r w:rsidRPr="00E57E43">
              <w:rPr>
                <w:rFonts w:ascii="Consolas" w:eastAsia="Arial Unicode MS" w:hAnsi="Consolas" w:cs="Consolas"/>
                <w:color w:val="0000FF"/>
                <w:sz w:val="20"/>
                <w:highlight w:val="white"/>
                <w:bdr w:val="nil"/>
                <w:lang w:val="en-US" w:eastAsia="ru-RU"/>
              </w:rPr>
              <w:t>"&gt;</w:t>
            </w:r>
          </w:p>
          <w:p w14:paraId="2A6B7D6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78B76D8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2003:</w:t>
            </w:r>
          </w:p>
          <w:p w14:paraId="2FF0BC7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ТОФК и БИК ТОФК/УРН ТОФК.</w:t>
            </w:r>
          </w:p>
          <w:p w14:paraId="417AE989"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ТОФК, то тег должен быть заполнен значением, содержащим код ТОФК (с 1 по 4 символы) и БИК ТОФК (с 5 по 13 символы).</w:t>
            </w:r>
          </w:p>
          <w:p w14:paraId="235E117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четырехсимвольного кода ТОФК.</w:t>
            </w:r>
          </w:p>
          <w:p w14:paraId="6AD12D9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75CEE38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1CFAAA3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5760346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20C63C8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700C4E2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xsd:minLength</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1</w:t>
            </w:r>
            <w:r w:rsidRPr="00E57E43">
              <w:rPr>
                <w:rFonts w:ascii="Consolas" w:eastAsia="Arial Unicode MS" w:hAnsi="Consolas" w:cs="Consolas"/>
                <w:color w:val="0000FF"/>
                <w:sz w:val="20"/>
                <w:highlight w:val="white"/>
                <w:bdr w:val="nil"/>
                <w:lang w:val="en-US" w:eastAsia="ru-RU"/>
              </w:rPr>
              <w:t>"/&gt;</w:t>
            </w:r>
          </w:p>
          <w:p w14:paraId="231FCCF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xsd:maxLength</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36</w:t>
            </w:r>
            <w:r w:rsidRPr="00E57E43">
              <w:rPr>
                <w:rFonts w:ascii="Consolas" w:eastAsia="Arial Unicode MS" w:hAnsi="Consolas" w:cs="Consolas"/>
                <w:color w:val="0000FF"/>
                <w:sz w:val="20"/>
                <w:highlight w:val="white"/>
                <w:bdr w:val="nil"/>
                <w:lang w:val="en-US" w:eastAsia="ru-RU"/>
              </w:rPr>
              <w:t>"/&gt;</w:t>
            </w:r>
          </w:p>
          <w:p w14:paraId="1608126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xsd:whiteSpace</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preserve</w:t>
            </w:r>
            <w:r w:rsidRPr="00E57E43">
              <w:rPr>
                <w:rFonts w:ascii="Consolas" w:eastAsia="Arial Unicode MS" w:hAnsi="Consolas" w:cs="Consolas"/>
                <w:color w:val="0000FF"/>
                <w:sz w:val="20"/>
                <w:highlight w:val="white"/>
                <w:bdr w:val="nil"/>
                <w:lang w:val="en-US" w:eastAsia="ru-RU"/>
              </w:rPr>
              <w:t>"/&gt;</w:t>
            </w:r>
          </w:p>
          <w:p w14:paraId="4EB6C2F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\d{4}</w:t>
            </w:r>
            <w:r w:rsidRPr="00E57E43">
              <w:rPr>
                <w:rFonts w:ascii="Consolas" w:eastAsia="Arial Unicode MS" w:hAnsi="Consolas" w:cs="Consolas"/>
                <w:color w:val="0000FF"/>
                <w:sz w:val="20"/>
                <w:highlight w:val="white"/>
                <w:bdr w:val="nil"/>
                <w:lang w:val="en-US" w:eastAsia="ru-RU"/>
              </w:rPr>
              <w:t>"/&gt;</w:t>
            </w:r>
          </w:p>
          <w:p w14:paraId="546398B6"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[a-zA-Z0-9]{6}</w:t>
            </w:r>
            <w:r w:rsidRPr="00E57E43">
              <w:rPr>
                <w:rFonts w:ascii="Consolas" w:eastAsia="Arial Unicode MS" w:hAnsi="Consolas" w:cs="Consolas"/>
                <w:color w:val="0000FF"/>
                <w:sz w:val="20"/>
                <w:highlight w:val="white"/>
                <w:bdr w:val="nil"/>
                <w:lang w:val="en-US" w:eastAsia="ru-RU"/>
              </w:rPr>
              <w:t>"/&gt;</w:t>
            </w:r>
          </w:p>
          <w:p w14:paraId="0BE6636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\d{13}</w:t>
            </w:r>
            <w:r w:rsidRPr="00E57E43">
              <w:rPr>
                <w:rFonts w:ascii="Consolas" w:eastAsia="Arial Unicode MS" w:hAnsi="Consolas" w:cs="Consolas"/>
                <w:color w:val="0000FF"/>
                <w:sz w:val="20"/>
                <w:highlight w:val="white"/>
                <w:bdr w:val="nil"/>
                <w:lang w:val="en-US" w:eastAsia="ru-RU"/>
              </w:rPr>
              <w:t>"/&gt;</w:t>
            </w:r>
          </w:p>
          <w:p w14:paraId="2080EFE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0D7FC683"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79EF4A6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6C06682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Other</w:t>
            </w:r>
            <w:r w:rsidRPr="00E57E43">
              <w:rPr>
                <w:rFonts w:ascii="Consolas" w:eastAsia="Arial Unicode MS" w:hAnsi="Consolas" w:cs="Consolas"/>
                <w:color w:val="0000FF"/>
                <w:sz w:val="20"/>
                <w:highlight w:val="white"/>
                <w:bdr w:val="nil"/>
                <w:lang w:val="en-US" w:eastAsia="ru-RU"/>
              </w:rPr>
              <w:t>"&gt;</w:t>
            </w:r>
          </w:p>
          <w:p w14:paraId="4CD74B8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7A7886E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E57E43">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E57E43">
              <w:rPr>
                <w:rFonts w:ascii="Consolas" w:eastAsia="Arial Unicode MS" w:hAnsi="Consolas" w:cs="Consolas"/>
                <w:color w:val="000000"/>
                <w:sz w:val="20"/>
                <w:highlight w:val="white"/>
                <w:bdr w:val="nil"/>
                <w:lang w:val="en-US" w:eastAsia="ru-RU"/>
              </w:rPr>
              <w:t xml:space="preserve"> 2004:</w:t>
            </w:r>
          </w:p>
          <w:p w14:paraId="7CDB389B"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Признак иного способа проведения платежа.</w:t>
            </w:r>
          </w:p>
          <w:p w14:paraId="01178E9E"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 случае приема в кассу получателя платежа наличных денежных средств от плательщика, тег должен быть заполнен значением «CASH».</w:t>
            </w:r>
          </w:p>
          <w:p w14:paraId="7FC7040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10F3AA4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ED89B0B"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06C0DDC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3007BFD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xsd:enumeration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CASH</w:t>
            </w:r>
            <w:r w:rsidRPr="00E57E43">
              <w:rPr>
                <w:rFonts w:ascii="Consolas" w:eastAsia="Arial Unicode MS" w:hAnsi="Consolas" w:cs="Consolas"/>
                <w:color w:val="0000FF"/>
                <w:sz w:val="20"/>
                <w:highlight w:val="white"/>
                <w:bdr w:val="nil"/>
                <w:lang w:val="en-US" w:eastAsia="ru-RU"/>
              </w:rPr>
              <w:t>"&gt;</w:t>
            </w:r>
          </w:p>
          <w:p w14:paraId="345700E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08C9A1EA"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в кассу наличных денежных</w:t>
            </w:r>
          </w:p>
          <w:p w14:paraId="3A55503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средств</w:t>
            </w:r>
          </w:p>
          <w:p w14:paraId="75F44A3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37D0FFB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67EE1B1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xsd:enumeration</w:t>
            </w:r>
            <w:r w:rsidRPr="00E57E43">
              <w:rPr>
                <w:rFonts w:ascii="Consolas" w:eastAsia="Arial Unicode MS" w:hAnsi="Consolas" w:cs="Consolas"/>
                <w:color w:val="0000FF"/>
                <w:sz w:val="20"/>
                <w:highlight w:val="white"/>
                <w:bdr w:val="nil"/>
                <w:lang w:val="en-US" w:eastAsia="ru-RU"/>
              </w:rPr>
              <w:t>&gt;</w:t>
            </w:r>
          </w:p>
          <w:p w14:paraId="3493245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0BE6F52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3657AC3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5C75912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xsd:choice</w:t>
            </w:r>
            <w:r w:rsidRPr="00E57E43">
              <w:rPr>
                <w:rFonts w:ascii="Consolas" w:eastAsia="Arial Unicode MS" w:hAnsi="Consolas" w:cs="Consolas"/>
                <w:color w:val="0000FF"/>
                <w:sz w:val="20"/>
                <w:highlight w:val="white"/>
                <w:bdr w:val="nil"/>
                <w:lang w:val="en-US" w:eastAsia="ru-RU"/>
              </w:rPr>
              <w:t>&gt;</w:t>
            </w:r>
          </w:p>
          <w:p w14:paraId="254EEF65"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0000FF"/>
                <w:sz w:val="20"/>
                <w:highlight w:val="white"/>
                <w:bdr w:val="nil"/>
                <w:lang w:val="en-US" w:eastAsia="ru-RU"/>
              </w:rPr>
              <w:t>&gt;</w:t>
            </w:r>
          </w:p>
          <w:p w14:paraId="6042C83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Payee</w:t>
            </w:r>
            <w:r w:rsidRPr="00E57E43">
              <w:rPr>
                <w:rFonts w:ascii="Consolas" w:eastAsia="Arial Unicode MS" w:hAnsi="Consolas" w:cs="Consolas"/>
                <w:color w:val="0000FF"/>
                <w:sz w:val="20"/>
                <w:highlight w:val="white"/>
                <w:bdr w:val="nil"/>
                <w:lang w:val="en-US" w:eastAsia="ru-RU"/>
              </w:rPr>
              <w:t>"&gt;</w:t>
            </w:r>
          </w:p>
          <w:p w14:paraId="7D06B2C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05045D60"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E57E43">
              <w:rPr>
                <w:rFonts w:ascii="Consolas" w:eastAsia="Arial Unicode MS" w:hAnsi="Consolas" w:cs="Consolas"/>
                <w:color w:val="000000"/>
                <w:sz w:val="20"/>
                <w:highlight w:val="white"/>
                <w:bdr w:val="nil"/>
                <w:lang w:val="en-US" w:eastAsia="ru-RU"/>
              </w:rPr>
              <w:lastRenderedPageBreak/>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Сведения о получателе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7ED5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03CFE271"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592EC2F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71FA8D9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org:OrganizationType</w:t>
            </w:r>
            <w:r w:rsidRPr="00271F95">
              <w:rPr>
                <w:rFonts w:ascii="Consolas" w:eastAsia="Arial Unicode MS" w:hAnsi="Consolas" w:cs="Consolas"/>
                <w:color w:val="0000FF"/>
                <w:sz w:val="20"/>
                <w:highlight w:val="white"/>
                <w:bdr w:val="nil"/>
                <w:lang w:val="en-US" w:eastAsia="ru-RU"/>
              </w:rPr>
              <w:t>"&gt;</w:t>
            </w:r>
          </w:p>
          <w:p w14:paraId="3416D07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6A4853B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ref</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com:OrgAccount</w:t>
            </w:r>
            <w:r w:rsidRPr="00271F95">
              <w:rPr>
                <w:rFonts w:ascii="Consolas" w:eastAsia="Arial Unicode MS" w:hAnsi="Consolas" w:cs="Consolas"/>
                <w:color w:val="0000FF"/>
                <w:sz w:val="20"/>
                <w:highlight w:val="white"/>
                <w:bdr w:val="nil"/>
                <w:lang w:val="en-US" w:eastAsia="ru-RU"/>
              </w:rPr>
              <w:t>"&gt;</w:t>
            </w:r>
          </w:p>
          <w:p w14:paraId="73C1C38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B7685D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p>
          <w:p w14:paraId="3CF8FEFE"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375B1C2F"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3D54FC9C"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xsd:sequence</w:t>
            </w:r>
            <w:r w:rsidRPr="00271F95">
              <w:rPr>
                <w:rFonts w:ascii="Consolas" w:eastAsia="Arial Unicode MS" w:hAnsi="Consolas" w:cs="Consolas"/>
                <w:color w:val="0000FF"/>
                <w:sz w:val="20"/>
                <w:highlight w:val="white"/>
                <w:bdr w:val="nil"/>
                <w:lang w:val="en-US" w:eastAsia="ru-RU"/>
              </w:rPr>
              <w:t>&gt;</w:t>
            </w:r>
          </w:p>
          <w:p w14:paraId="006BB5B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0000FF"/>
                <w:sz w:val="20"/>
                <w:highlight w:val="white"/>
                <w:bdr w:val="nil"/>
                <w:lang w:val="en-US" w:eastAsia="ru-RU"/>
              </w:rPr>
              <w:t>&gt;</w:t>
            </w:r>
          </w:p>
          <w:p w14:paraId="3F277E3B"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6922793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6A91523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0000FF"/>
                <w:sz w:val="20"/>
                <w:highlight w:val="white"/>
                <w:bdr w:val="nil"/>
                <w:lang w:val="en-US" w:eastAsia="ru-RU"/>
              </w:rPr>
              <w:t>&gt;</w:t>
            </w:r>
          </w:p>
          <w:p w14:paraId="640B6E34"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xsd:element</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RefundPayer</w:t>
            </w:r>
            <w:r w:rsidRPr="00271F95">
              <w:rPr>
                <w:rFonts w:ascii="Consolas" w:eastAsia="Arial Unicode MS" w:hAnsi="Consolas" w:cs="Consolas"/>
                <w:color w:val="0000FF"/>
                <w:sz w:val="20"/>
                <w:highlight w:val="white"/>
                <w:bdr w:val="nil"/>
                <w:lang w:val="en-US" w:eastAsia="ru-RU"/>
              </w:rPr>
              <w:t>"&gt;</w:t>
            </w:r>
          </w:p>
          <w:p w14:paraId="258FAE83"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xsd:complexType</w:t>
            </w:r>
            <w:r w:rsidRPr="00271F95">
              <w:rPr>
                <w:rFonts w:ascii="Consolas" w:eastAsia="Arial Unicode MS" w:hAnsi="Consolas" w:cs="Consolas"/>
                <w:color w:val="0000FF"/>
                <w:sz w:val="20"/>
                <w:highlight w:val="white"/>
                <w:bdr w:val="nil"/>
                <w:lang w:val="en-US" w:eastAsia="ru-RU"/>
              </w:rPr>
              <w:t>&gt;</w:t>
            </w:r>
          </w:p>
          <w:p w14:paraId="1426A777"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xsd:complexContent</w:t>
            </w:r>
            <w:r w:rsidRPr="00271F95">
              <w:rPr>
                <w:rFonts w:ascii="Consolas" w:eastAsia="Arial Unicode MS" w:hAnsi="Consolas" w:cs="Consolas"/>
                <w:color w:val="0000FF"/>
                <w:sz w:val="20"/>
                <w:highlight w:val="white"/>
                <w:bdr w:val="nil"/>
                <w:lang w:val="en-US" w:eastAsia="ru-RU"/>
              </w:rPr>
              <w:t>&gt;</w:t>
            </w:r>
          </w:p>
          <w:p w14:paraId="29F34BD6"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xsd:extension</w:t>
            </w:r>
            <w:r w:rsidRPr="00271F95">
              <w:rPr>
                <w:rFonts w:ascii="Consolas" w:eastAsia="Arial Unicode MS" w:hAnsi="Consolas" w:cs="Consolas"/>
                <w:color w:val="FF0000"/>
                <w:sz w:val="20"/>
                <w:highlight w:val="white"/>
                <w:bdr w:val="nil"/>
                <w:lang w:val="en-US" w:eastAsia="ru-RU"/>
              </w:rPr>
              <w:t xml:space="preserve"> base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org:OrganizationType</w:t>
            </w:r>
            <w:r w:rsidRPr="00271F95">
              <w:rPr>
                <w:rFonts w:ascii="Consolas" w:eastAsia="Arial Unicode MS" w:hAnsi="Consolas" w:cs="Consolas"/>
                <w:color w:val="0000FF"/>
                <w:sz w:val="20"/>
                <w:highlight w:val="white"/>
                <w:bdr w:val="nil"/>
                <w:lang w:val="en-US" w:eastAsia="ru-RU"/>
              </w:rPr>
              <w:t>"&gt;</w:t>
            </w:r>
          </w:p>
          <w:p w14:paraId="75B10E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xsd:attribute</w:t>
            </w:r>
            <w:r w:rsidRPr="00271F95">
              <w:rPr>
                <w:rFonts w:ascii="Consolas" w:eastAsia="Arial Unicode MS" w:hAnsi="Consolas" w:cs="Consolas"/>
                <w:color w:val="FF0000"/>
                <w:sz w:val="20"/>
                <w:highlight w:val="white"/>
                <w:bdr w:val="nil"/>
                <w:lang w:val="en-US" w:eastAsia="ru-RU"/>
              </w:rPr>
              <w:t xml:space="preserve"> name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codeUBP</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org:kodUBPType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use</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required</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FF0000"/>
                <w:sz w:val="20"/>
                <w:highlight w:val="white"/>
                <w:bdr w:val="nil"/>
                <w:lang w:val="en-US" w:eastAsia="ru-RU"/>
              </w:rPr>
              <w:t xml:space="preserve"> form</w:t>
            </w:r>
            <w:r w:rsidRPr="00271F95">
              <w:rPr>
                <w:rFonts w:ascii="Consolas" w:eastAsia="Arial Unicode MS" w:hAnsi="Consolas" w:cs="Consolas"/>
                <w:color w:val="0000FF"/>
                <w:sz w:val="20"/>
                <w:highlight w:val="white"/>
                <w:bdr w:val="nil"/>
                <w:lang w:val="en-US" w:eastAsia="ru-RU"/>
              </w:rPr>
              <w:t>="</w:t>
            </w:r>
            <w:r w:rsidRPr="00271F95">
              <w:rPr>
                <w:rFonts w:ascii="Consolas" w:eastAsia="Arial Unicode MS" w:hAnsi="Consolas" w:cs="Consolas"/>
                <w:color w:val="000000"/>
                <w:sz w:val="20"/>
                <w:highlight w:val="white"/>
                <w:bdr w:val="nil"/>
                <w:lang w:val="en-US" w:eastAsia="ru-RU"/>
              </w:rPr>
              <w:t>unqualified</w:t>
            </w:r>
            <w:r w:rsidRPr="00271F95">
              <w:rPr>
                <w:rFonts w:ascii="Consolas" w:eastAsia="Arial Unicode MS" w:hAnsi="Consolas" w:cs="Consolas"/>
                <w:color w:val="0000FF"/>
                <w:sz w:val="20"/>
                <w:highlight w:val="white"/>
                <w:bdr w:val="nil"/>
                <w:lang w:val="en-US" w:eastAsia="ru-RU"/>
              </w:rPr>
              <w:t>"&gt;</w:t>
            </w:r>
          </w:p>
          <w:p w14:paraId="2490F7C8"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xsd:annotation</w:t>
            </w:r>
            <w:r w:rsidRPr="00271F95">
              <w:rPr>
                <w:rFonts w:ascii="Consolas" w:eastAsia="Arial Unicode MS" w:hAnsi="Consolas" w:cs="Consolas"/>
                <w:color w:val="0000FF"/>
                <w:sz w:val="20"/>
                <w:highlight w:val="white"/>
                <w:bdr w:val="nil"/>
                <w:lang w:val="en-US" w:eastAsia="ru-RU"/>
              </w:rPr>
              <w:t>&gt;</w:t>
            </w:r>
          </w:p>
          <w:p w14:paraId="687E8780" w14:textId="77777777" w:rsidR="00271F95" w:rsidRPr="00271F95"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00"/>
                <w:sz w:val="20"/>
                <w:highlight w:val="white"/>
                <w:bdr w:val="nil"/>
                <w:lang w:val="en-US" w:eastAsia="ru-RU"/>
              </w:rPr>
              <w:tab/>
            </w:r>
            <w:r w:rsidRPr="00271F95">
              <w:rPr>
                <w:rFonts w:ascii="Consolas" w:eastAsia="Arial Unicode MS" w:hAnsi="Consolas" w:cs="Consolas"/>
                <w:color w:val="0000FF"/>
                <w:sz w:val="20"/>
                <w:highlight w:val="white"/>
                <w:bdr w:val="nil"/>
                <w:lang w:val="en-US" w:eastAsia="ru-RU"/>
              </w:rPr>
              <w:t>&lt;</w:t>
            </w:r>
            <w:r w:rsidRPr="00271F95">
              <w:rPr>
                <w:rFonts w:ascii="Consolas" w:eastAsia="Arial Unicode MS" w:hAnsi="Consolas" w:cs="Consolas"/>
                <w:color w:val="800000"/>
                <w:sz w:val="20"/>
                <w:highlight w:val="white"/>
                <w:bdr w:val="nil"/>
                <w:lang w:val="en-US" w:eastAsia="ru-RU"/>
              </w:rPr>
              <w:t>xsd:documentation</w:t>
            </w:r>
            <w:r w:rsidRPr="00271F95">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271F95">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271F95">
              <w:rPr>
                <w:rFonts w:ascii="Consolas" w:eastAsia="Arial Unicode MS" w:hAnsi="Consolas" w:cs="Consolas"/>
                <w:color w:val="000000"/>
                <w:sz w:val="20"/>
                <w:highlight w:val="white"/>
                <w:bdr w:val="nil"/>
                <w:lang w:val="en-US" w:eastAsia="ru-RU"/>
              </w:rPr>
              <w:t xml:space="preserve"> 3003:</w:t>
            </w:r>
          </w:p>
          <w:p w14:paraId="59211D27"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организации. Особенности заполнения:</w:t>
            </w:r>
          </w:p>
          <w:p w14:paraId="6668515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4B0526DC"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остальных клиентов указывается уникальный код организации по Сводному реестру, равный 8 знакам;</w:t>
            </w:r>
          </w:p>
          <w:p w14:paraId="1FB09EDD"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налоговых органов указывается код УФНС России, передающего информацию в ТОФК.</w:t>
            </w:r>
          </w:p>
          <w:p w14:paraId="55CB4F1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xsd:documentation</w:t>
            </w:r>
            <w:r w:rsidRPr="00E57E43">
              <w:rPr>
                <w:rFonts w:ascii="Consolas" w:eastAsia="Arial Unicode MS" w:hAnsi="Consolas" w:cs="Consolas"/>
                <w:color w:val="0000FF"/>
                <w:sz w:val="20"/>
                <w:highlight w:val="white"/>
                <w:bdr w:val="nil"/>
                <w:lang w:val="en-US" w:eastAsia="ru-RU"/>
              </w:rPr>
              <w:t>&gt;</w:t>
            </w:r>
          </w:p>
          <w:p w14:paraId="73A4FD4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xsd:annotation</w:t>
            </w:r>
            <w:r w:rsidRPr="00E57E43">
              <w:rPr>
                <w:rFonts w:ascii="Consolas" w:eastAsia="Arial Unicode MS" w:hAnsi="Consolas" w:cs="Consolas"/>
                <w:color w:val="0000FF"/>
                <w:sz w:val="20"/>
                <w:highlight w:val="white"/>
                <w:bdr w:val="nil"/>
                <w:lang w:val="en-US" w:eastAsia="ru-RU"/>
              </w:rPr>
              <w:t>&gt;</w:t>
            </w:r>
          </w:p>
          <w:p w14:paraId="1B95EFF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xsd:attribute</w:t>
            </w:r>
            <w:r w:rsidRPr="00E57E43">
              <w:rPr>
                <w:rFonts w:ascii="Consolas" w:eastAsia="Arial Unicode MS" w:hAnsi="Consolas" w:cs="Consolas"/>
                <w:color w:val="0000FF"/>
                <w:sz w:val="20"/>
                <w:highlight w:val="white"/>
                <w:bdr w:val="nil"/>
                <w:lang w:val="en-US" w:eastAsia="ru-RU"/>
              </w:rPr>
              <w:t>&gt;</w:t>
            </w:r>
          </w:p>
          <w:p w14:paraId="6224197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xsd:extension</w:t>
            </w:r>
            <w:r w:rsidRPr="00E57E43">
              <w:rPr>
                <w:rFonts w:ascii="Consolas" w:eastAsia="Arial Unicode MS" w:hAnsi="Consolas" w:cs="Consolas"/>
                <w:color w:val="0000FF"/>
                <w:sz w:val="20"/>
                <w:highlight w:val="white"/>
                <w:bdr w:val="nil"/>
                <w:lang w:val="en-US" w:eastAsia="ru-RU"/>
              </w:rPr>
              <w:t>&gt;</w:t>
            </w:r>
          </w:p>
          <w:p w14:paraId="1DF1EDA8"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xsd:complexContent</w:t>
            </w:r>
            <w:r w:rsidRPr="00E57E43">
              <w:rPr>
                <w:rFonts w:ascii="Consolas" w:eastAsia="Arial Unicode MS" w:hAnsi="Consolas" w:cs="Consolas"/>
                <w:color w:val="0000FF"/>
                <w:sz w:val="20"/>
                <w:highlight w:val="white"/>
                <w:bdr w:val="nil"/>
                <w:lang w:val="en-US" w:eastAsia="ru-RU"/>
              </w:rPr>
              <w:t>&gt;</w:t>
            </w:r>
          </w:p>
          <w:p w14:paraId="6537106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xsd:complexType</w:t>
            </w:r>
            <w:r w:rsidRPr="00E57E43">
              <w:rPr>
                <w:rFonts w:ascii="Consolas" w:eastAsia="Arial Unicode MS" w:hAnsi="Consolas" w:cs="Consolas"/>
                <w:color w:val="0000FF"/>
                <w:sz w:val="20"/>
                <w:highlight w:val="white"/>
                <w:bdr w:val="nil"/>
                <w:lang w:val="en-US" w:eastAsia="ru-RU"/>
              </w:rPr>
              <w:t>&gt;</w:t>
            </w:r>
          </w:p>
          <w:p w14:paraId="0C7E5A54"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xsd:element</w:t>
            </w:r>
            <w:r w:rsidRPr="00E57E43">
              <w:rPr>
                <w:rFonts w:ascii="Consolas" w:eastAsia="Arial Unicode MS" w:hAnsi="Consolas" w:cs="Consolas"/>
                <w:color w:val="0000FF"/>
                <w:sz w:val="20"/>
                <w:highlight w:val="white"/>
                <w:bdr w:val="nil"/>
                <w:lang w:val="en-US" w:eastAsia="ru-RU"/>
              </w:rPr>
              <w:t>&gt;</w:t>
            </w:r>
          </w:p>
          <w:p w14:paraId="665C007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kodUBPType</w:t>
            </w:r>
            <w:r w:rsidRPr="00E57E43">
              <w:rPr>
                <w:rFonts w:ascii="Consolas" w:eastAsia="Arial Unicode MS" w:hAnsi="Consolas" w:cs="Consolas"/>
                <w:color w:val="0000FF"/>
                <w:sz w:val="20"/>
                <w:highlight w:val="white"/>
                <w:bdr w:val="nil"/>
                <w:lang w:val="en-US" w:eastAsia="ru-RU"/>
              </w:rPr>
              <w:t>"&gt;</w:t>
            </w:r>
          </w:p>
          <w:p w14:paraId="728B892F"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6E1ABEB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\w{5}</w:t>
            </w:r>
            <w:r w:rsidRPr="00E57E43">
              <w:rPr>
                <w:rFonts w:ascii="Consolas" w:eastAsia="Arial Unicode MS" w:hAnsi="Consolas" w:cs="Consolas"/>
                <w:color w:val="0000FF"/>
                <w:sz w:val="20"/>
                <w:highlight w:val="white"/>
                <w:bdr w:val="nil"/>
                <w:lang w:val="en-US" w:eastAsia="ru-RU"/>
              </w:rPr>
              <w:t>"/&gt;</w:t>
            </w:r>
          </w:p>
          <w:p w14:paraId="131463CE"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\w{8}</w:t>
            </w:r>
            <w:r w:rsidRPr="00E57E43">
              <w:rPr>
                <w:rFonts w:ascii="Consolas" w:eastAsia="Arial Unicode MS" w:hAnsi="Consolas" w:cs="Consolas"/>
                <w:color w:val="0000FF"/>
                <w:sz w:val="20"/>
                <w:highlight w:val="white"/>
                <w:bdr w:val="nil"/>
                <w:lang w:val="en-US" w:eastAsia="ru-RU"/>
              </w:rPr>
              <w:t>"/&gt;</w:t>
            </w:r>
          </w:p>
          <w:p w14:paraId="10459527"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0000FF"/>
                <w:sz w:val="20"/>
                <w:highlight w:val="white"/>
                <w:bdr w:val="nil"/>
                <w:lang w:val="en-US" w:eastAsia="ru-RU"/>
              </w:rPr>
              <w:t>&gt;</w:t>
            </w:r>
          </w:p>
          <w:p w14:paraId="5877BF4D"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0000FF"/>
                <w:sz w:val="20"/>
                <w:highlight w:val="white"/>
                <w:bdr w:val="nil"/>
                <w:lang w:val="en-US" w:eastAsia="ru-RU"/>
              </w:rPr>
              <w:t>&gt;</w:t>
            </w:r>
          </w:p>
          <w:p w14:paraId="04F2C76A"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xsd:simpleType</w:t>
            </w:r>
            <w:r w:rsidRPr="00E57E43">
              <w:rPr>
                <w:rFonts w:ascii="Consolas" w:eastAsia="Arial Unicode MS" w:hAnsi="Consolas" w:cs="Consolas"/>
                <w:color w:val="FF0000"/>
                <w:sz w:val="20"/>
                <w:highlight w:val="white"/>
                <w:bdr w:val="nil"/>
                <w:lang w:val="en-US" w:eastAsia="ru-RU"/>
              </w:rPr>
              <w:t xml:space="preserve"> name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OrgNameType</w:t>
            </w:r>
            <w:r w:rsidRPr="00E57E43">
              <w:rPr>
                <w:rFonts w:ascii="Consolas" w:eastAsia="Arial Unicode MS" w:hAnsi="Consolas" w:cs="Consolas"/>
                <w:color w:val="0000FF"/>
                <w:sz w:val="20"/>
                <w:highlight w:val="white"/>
                <w:bdr w:val="nil"/>
                <w:lang w:val="en-US" w:eastAsia="ru-RU"/>
              </w:rPr>
              <w:t>"&gt;</w:t>
            </w:r>
          </w:p>
          <w:p w14:paraId="70D8EA32"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xsd:restriction</w:t>
            </w:r>
            <w:r w:rsidRPr="00E57E43">
              <w:rPr>
                <w:rFonts w:ascii="Consolas" w:eastAsia="Arial Unicode MS" w:hAnsi="Consolas" w:cs="Consolas"/>
                <w:color w:val="FF0000"/>
                <w:sz w:val="20"/>
                <w:highlight w:val="white"/>
                <w:bdr w:val="nil"/>
                <w:lang w:val="en-US" w:eastAsia="ru-RU"/>
              </w:rPr>
              <w:t xml:space="preserve"> base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xsd:string</w:t>
            </w:r>
            <w:r w:rsidRPr="00E57E43">
              <w:rPr>
                <w:rFonts w:ascii="Consolas" w:eastAsia="Arial Unicode MS" w:hAnsi="Consolas" w:cs="Consolas"/>
                <w:color w:val="0000FF"/>
                <w:sz w:val="20"/>
                <w:highlight w:val="white"/>
                <w:bdr w:val="nil"/>
                <w:lang w:val="en-US" w:eastAsia="ru-RU"/>
              </w:rPr>
              <w:t>"&gt;</w:t>
            </w:r>
          </w:p>
          <w:p w14:paraId="4C9D8550"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xsd:maxLength</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2000</w:t>
            </w:r>
            <w:r w:rsidRPr="00E57E43">
              <w:rPr>
                <w:rFonts w:ascii="Consolas" w:eastAsia="Arial Unicode MS" w:hAnsi="Consolas" w:cs="Consolas"/>
                <w:color w:val="0000FF"/>
                <w:sz w:val="20"/>
                <w:highlight w:val="white"/>
                <w:bdr w:val="nil"/>
                <w:lang w:val="en-US" w:eastAsia="ru-RU"/>
              </w:rPr>
              <w:t>"/&gt;</w:t>
            </w:r>
          </w:p>
          <w:p w14:paraId="52101F5C" w14:textId="77777777" w:rsidR="00271F95" w:rsidRPr="00E57E43" w:rsidRDefault="00271F95" w:rsidP="00271F95">
            <w:pPr>
              <w:autoSpaceDE w:val="0"/>
              <w:autoSpaceDN w:val="0"/>
              <w:adjustRightInd w:val="0"/>
              <w:rPr>
                <w:rFonts w:ascii="Consolas" w:eastAsia="Arial Unicode MS" w:hAnsi="Consolas" w:cs="Consolas"/>
                <w:color w:val="000000"/>
                <w:sz w:val="20"/>
                <w:highlight w:val="white"/>
                <w:bdr w:val="nil"/>
                <w:lang w:val="en-US"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FF"/>
                <w:sz w:val="20"/>
                <w:highlight w:val="white"/>
                <w:bdr w:val="nil"/>
                <w:lang w:val="en-US" w:eastAsia="ru-RU"/>
              </w:rPr>
              <w:t>&lt;</w:t>
            </w:r>
            <w:r w:rsidRPr="00E57E43">
              <w:rPr>
                <w:rFonts w:ascii="Consolas" w:eastAsia="Arial Unicode MS" w:hAnsi="Consolas" w:cs="Consolas"/>
                <w:color w:val="800000"/>
                <w:sz w:val="20"/>
                <w:highlight w:val="white"/>
                <w:bdr w:val="nil"/>
                <w:lang w:val="en-US" w:eastAsia="ru-RU"/>
              </w:rPr>
              <w:t>xsd:pattern</w:t>
            </w:r>
            <w:r w:rsidRPr="00E57E43">
              <w:rPr>
                <w:rFonts w:ascii="Consolas" w:eastAsia="Arial Unicode MS" w:hAnsi="Consolas" w:cs="Consolas"/>
                <w:color w:val="FF0000"/>
                <w:sz w:val="20"/>
                <w:highlight w:val="white"/>
                <w:bdr w:val="nil"/>
                <w:lang w:val="en-US" w:eastAsia="ru-RU"/>
              </w:rPr>
              <w:t xml:space="preserve"> value</w:t>
            </w:r>
            <w:r w:rsidRPr="00E57E43">
              <w:rPr>
                <w:rFonts w:ascii="Consolas" w:eastAsia="Arial Unicode MS" w:hAnsi="Consolas" w:cs="Consolas"/>
                <w:color w:val="0000FF"/>
                <w:sz w:val="20"/>
                <w:highlight w:val="white"/>
                <w:bdr w:val="nil"/>
                <w:lang w:val="en-US" w:eastAsia="ru-RU"/>
              </w:rPr>
              <w:t>="</w:t>
            </w:r>
            <w:r w:rsidRPr="00E57E43">
              <w:rPr>
                <w:rFonts w:ascii="Consolas" w:eastAsia="Arial Unicode MS" w:hAnsi="Consolas" w:cs="Consolas"/>
                <w:color w:val="000000"/>
                <w:sz w:val="20"/>
                <w:highlight w:val="white"/>
                <w:bdr w:val="nil"/>
                <w:lang w:val="en-US" w:eastAsia="ru-RU"/>
              </w:rPr>
              <w:t>[^\s]+(\s+[^\s]+)*</w:t>
            </w:r>
            <w:r w:rsidRPr="00E57E43">
              <w:rPr>
                <w:rFonts w:ascii="Consolas" w:eastAsia="Arial Unicode MS" w:hAnsi="Consolas" w:cs="Consolas"/>
                <w:color w:val="0000FF"/>
                <w:sz w:val="20"/>
                <w:highlight w:val="white"/>
                <w:bdr w:val="nil"/>
                <w:lang w:val="en-US" w:eastAsia="ru-RU"/>
              </w:rPr>
              <w:t>"/&gt;</w:t>
            </w:r>
          </w:p>
          <w:p w14:paraId="4F8FE95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sidRPr="00E57E43">
              <w:rPr>
                <w:rFonts w:ascii="Consolas" w:eastAsia="Arial Unicode MS" w:hAnsi="Consolas" w:cs="Consolas"/>
                <w:color w:val="000000"/>
                <w:sz w:val="20"/>
                <w:highlight w:val="white"/>
                <w:bdr w:val="nil"/>
                <w:lang w:val="en-US" w:eastAsia="ru-RU"/>
              </w:rPr>
              <w:tab/>
            </w:r>
            <w:r w:rsidRPr="00E57E43">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5EF744B5" w14:textId="77777777" w:rsidR="00271F95" w:rsidRDefault="00271F95" w:rsidP="00271F95">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14160CB0" w14:textId="4F13C3FF" w:rsidR="008C689D" w:rsidRPr="00994E24" w:rsidRDefault="00271F95" w:rsidP="00271F95">
            <w:pPr>
              <w:shd w:val="clear" w:color="auto" w:fill="FFFFFF"/>
              <w:rPr>
                <w:szCs w:val="24"/>
                <w:lang w:val="en-US"/>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47CFEA36" w14:textId="77777777" w:rsidR="008C689D" w:rsidRPr="00D35358" w:rsidRDefault="008C689D" w:rsidP="008C689D">
      <w:pPr>
        <w:pStyle w:val="af3"/>
        <w:widowControl w:val="0"/>
        <w:spacing w:line="240" w:lineRule="auto"/>
        <w:ind w:firstLine="0"/>
        <w:rPr>
          <w:rFonts w:eastAsia="Arial Unicode MS"/>
          <w:lang w:val="en-US"/>
        </w:rPr>
      </w:pPr>
    </w:p>
    <w:p w14:paraId="4F8E4391" w14:textId="77777777" w:rsidR="00A505CB" w:rsidRPr="00D35358" w:rsidRDefault="00E16896" w:rsidP="00042435">
      <w:pPr>
        <w:pStyle w:val="Head2"/>
        <w:rPr>
          <w:snapToGrid w:val="0"/>
          <w:lang w:val="en-US"/>
        </w:rPr>
      </w:pPr>
      <w:bookmarkStart w:id="13" w:name="_Ref497929976"/>
      <w:bookmarkStart w:id="14" w:name="_Toc112812997"/>
      <w:r w:rsidRPr="00203C8E">
        <w:rPr>
          <w:snapToGrid w:val="0"/>
        </w:rPr>
        <w:t>Эталонные</w:t>
      </w:r>
      <w:r w:rsidRPr="00D35358">
        <w:rPr>
          <w:snapToGrid w:val="0"/>
          <w:lang w:val="en-US"/>
        </w:rPr>
        <w:t xml:space="preserve"> </w:t>
      </w:r>
      <w:r w:rsidRPr="00203C8E">
        <w:rPr>
          <w:snapToGrid w:val="0"/>
        </w:rPr>
        <w:t>запросы</w:t>
      </w:r>
      <w:r w:rsidRPr="00D35358">
        <w:rPr>
          <w:snapToGrid w:val="0"/>
          <w:lang w:val="en-US"/>
        </w:rPr>
        <w:t xml:space="preserve"> </w:t>
      </w:r>
      <w:r w:rsidRPr="00203C8E">
        <w:rPr>
          <w:snapToGrid w:val="0"/>
        </w:rPr>
        <w:t>и</w:t>
      </w:r>
      <w:r w:rsidRPr="00D35358">
        <w:rPr>
          <w:snapToGrid w:val="0"/>
          <w:lang w:val="en-US"/>
        </w:rPr>
        <w:t xml:space="preserve"> </w:t>
      </w:r>
      <w:r w:rsidRPr="00203C8E">
        <w:rPr>
          <w:snapToGrid w:val="0"/>
        </w:rPr>
        <w:t>ответы</w:t>
      </w:r>
      <w:bookmarkEnd w:id="13"/>
      <w:bookmarkEnd w:id="14"/>
    </w:p>
    <w:p w14:paraId="1FC2E200" w14:textId="77777777" w:rsidR="00E16896" w:rsidRPr="00D35358" w:rsidRDefault="00E16896" w:rsidP="00010005">
      <w:pPr>
        <w:ind w:firstLine="709"/>
        <w:rPr>
          <w:lang w:val="en-US"/>
        </w:rPr>
      </w:pPr>
      <w:r w:rsidRPr="00203C8E">
        <w:t>Эталонный</w:t>
      </w:r>
      <w:r w:rsidRPr="00D35358">
        <w:rPr>
          <w:lang w:val="en-US"/>
        </w:rPr>
        <w:t xml:space="preserve"> </w:t>
      </w:r>
      <w:r w:rsidRPr="00203C8E">
        <w:t>запрос</w:t>
      </w:r>
      <w:r w:rsidR="00AB49AF" w:rsidRPr="00D35358">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D0EBA" w:rsidRPr="001D0EBA" w14:paraId="444D6366" w14:textId="77777777" w:rsidTr="0041122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D2C2204"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&lt;?xml version="1.0" encoding="UTF-8"?&gt;</w:t>
            </w:r>
          </w:p>
          <w:p w14:paraId="4121C6C6" w14:textId="214F9076" w:rsidR="0058129B" w:rsidRPr="00E67FE4" w:rsidRDefault="0058129B" w:rsidP="0058129B">
            <w:pPr>
              <w:autoSpaceDE w:val="0"/>
              <w:autoSpaceDN w:val="0"/>
              <w:adjustRightInd w:val="0"/>
              <w:rPr>
                <w:i/>
                <w:szCs w:val="24"/>
                <w:lang w:val="en-US" w:eastAsia="ru-RU"/>
              </w:rPr>
            </w:pPr>
            <w:r w:rsidRPr="00E67FE4">
              <w:rPr>
                <w:i/>
                <w:szCs w:val="24"/>
                <w:lang w:val="en-US" w:eastAsia="ru-RU"/>
              </w:rPr>
              <w:lastRenderedPageBreak/>
              <w:t>&lt;req:PaymentCheckRequest xmlns:com="http://roskazna.ru/gisgmp/xsd/Common/2.</w:t>
            </w:r>
            <w:r w:rsidR="009D0943" w:rsidRPr="009D0943">
              <w:rPr>
                <w:i/>
                <w:szCs w:val="24"/>
                <w:lang w:val="en-US" w:eastAsia="ru-RU"/>
              </w:rPr>
              <w:t>5</w:t>
            </w:r>
            <w:r w:rsidRPr="00E67FE4">
              <w:rPr>
                <w:i/>
                <w:szCs w:val="24"/>
                <w:lang w:val="en-US" w:eastAsia="ru-RU"/>
              </w:rPr>
              <w:t>.0" xmlns:req="urn://roskazna.ru/gisgmp/xsd/services/import-paymentcheck/2.</w:t>
            </w:r>
            <w:r w:rsidR="009D0943" w:rsidRPr="009D0943">
              <w:rPr>
                <w:i/>
                <w:szCs w:val="24"/>
                <w:lang w:val="en-US" w:eastAsia="ru-RU"/>
              </w:rPr>
              <w:t>5</w:t>
            </w:r>
            <w:r w:rsidRPr="00E67FE4">
              <w:rPr>
                <w:i/>
                <w:szCs w:val="24"/>
                <w:lang w:val="en-US" w:eastAsia="ru-RU"/>
              </w:rPr>
              <w:t>.0" xmlns:org="http://roskazna.ru/gisgmp/xsd/Organization/2.</w:t>
            </w:r>
            <w:r w:rsidR="009D0943" w:rsidRPr="009D0943">
              <w:rPr>
                <w:i/>
                <w:szCs w:val="24"/>
                <w:lang w:val="en-US" w:eastAsia="ru-RU"/>
              </w:rPr>
              <w:t>5</w:t>
            </w:r>
            <w:r w:rsidRPr="00E67FE4">
              <w:rPr>
                <w:i/>
                <w:szCs w:val="24"/>
                <w:lang w:val="en-US" w:eastAsia="ru-RU"/>
              </w:rPr>
              <w:t>.0" Id="I_13032ed0-4a7a-49ed-ad46-2a7206d3bca7" timestamp="2021-07-01T18:13:51.0" senderIdentifier="3eb646" senderRole="9"&gt;</w:t>
            </w:r>
          </w:p>
          <w:p w14:paraId="47D3732B"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&lt;req:PaymentTemplate supplierBillID="0" kbk="18811630020016000140" oktmo="45348000"&gt;</w:t>
            </w:r>
          </w:p>
          <w:p w14:paraId="15F61F47" w14:textId="77777777" w:rsidR="0058129B" w:rsidRPr="005F6E7D" w:rsidRDefault="0058129B" w:rsidP="0058129B">
            <w:pPr>
              <w:autoSpaceDE w:val="0"/>
              <w:autoSpaceDN w:val="0"/>
              <w:adjustRightInd w:val="0"/>
              <w:rPr>
                <w:i/>
                <w:szCs w:val="24"/>
                <w:lang w:eastAsia="ru-RU"/>
              </w:rPr>
            </w:pPr>
            <w:r w:rsidRPr="00E67FE4">
              <w:rPr>
                <w:i/>
                <w:szCs w:val="24"/>
                <w:lang w:val="en-US" w:eastAsia="ru-RU"/>
              </w:rPr>
              <w:t xml:space="preserve">        </w:t>
            </w:r>
            <w:r w:rsidRPr="005F6E7D">
              <w:rPr>
                <w:i/>
                <w:szCs w:val="24"/>
                <w:lang w:eastAsia="ru-RU"/>
              </w:rPr>
              <w:t>&lt;</w:t>
            </w:r>
            <w:r w:rsidRPr="00E67FE4">
              <w:rPr>
                <w:i/>
                <w:szCs w:val="24"/>
                <w:lang w:val="en-US" w:eastAsia="ru-RU"/>
              </w:rPr>
              <w:t>org</w:t>
            </w:r>
            <w:r w:rsidRPr="005F6E7D">
              <w:rPr>
                <w:i/>
                <w:szCs w:val="24"/>
                <w:lang w:eastAsia="ru-RU"/>
              </w:rPr>
              <w:t>:</w:t>
            </w:r>
            <w:r w:rsidRPr="00E67FE4">
              <w:rPr>
                <w:i/>
                <w:szCs w:val="24"/>
                <w:lang w:val="en-US" w:eastAsia="ru-RU"/>
              </w:rPr>
              <w:t>Payee</w:t>
            </w:r>
            <w:r w:rsidRPr="005F6E7D">
              <w:rPr>
                <w:i/>
                <w:szCs w:val="24"/>
                <w:lang w:eastAsia="ru-RU"/>
              </w:rPr>
              <w:t xml:space="preserve"> </w:t>
            </w:r>
            <w:r w:rsidRPr="00E67FE4">
              <w:rPr>
                <w:i/>
                <w:szCs w:val="24"/>
                <w:lang w:val="en-US" w:eastAsia="ru-RU"/>
              </w:rPr>
              <w:t>name</w:t>
            </w:r>
            <w:r w:rsidRPr="005F6E7D">
              <w:rPr>
                <w:i/>
                <w:szCs w:val="24"/>
                <w:lang w:eastAsia="ru-RU"/>
              </w:rPr>
              <w:t xml:space="preserve">="УВД по ЦАО ГУ МВД России по г. Москве" </w:t>
            </w:r>
            <w:r w:rsidRPr="00E67FE4">
              <w:rPr>
                <w:i/>
                <w:szCs w:val="24"/>
                <w:lang w:val="en-US" w:eastAsia="ru-RU"/>
              </w:rPr>
              <w:t>inn</w:t>
            </w:r>
            <w:r w:rsidRPr="005F6E7D">
              <w:rPr>
                <w:i/>
                <w:szCs w:val="24"/>
                <w:lang w:eastAsia="ru-RU"/>
              </w:rPr>
              <w:t xml:space="preserve">="7706012716" </w:t>
            </w:r>
            <w:r w:rsidRPr="00E67FE4">
              <w:rPr>
                <w:i/>
                <w:szCs w:val="24"/>
                <w:lang w:val="en-US" w:eastAsia="ru-RU"/>
              </w:rPr>
              <w:t>kpp</w:t>
            </w:r>
            <w:r w:rsidRPr="005F6E7D">
              <w:rPr>
                <w:i/>
                <w:szCs w:val="24"/>
                <w:lang w:eastAsia="ru-RU"/>
              </w:rPr>
              <w:t>="770901011"&gt;</w:t>
            </w:r>
          </w:p>
          <w:p w14:paraId="1E1A946D" w14:textId="77777777" w:rsidR="0058129B" w:rsidRPr="00E67FE4" w:rsidRDefault="0058129B" w:rsidP="0058129B">
            <w:pPr>
              <w:autoSpaceDE w:val="0"/>
              <w:autoSpaceDN w:val="0"/>
              <w:adjustRightInd w:val="0"/>
              <w:rPr>
                <w:i/>
                <w:szCs w:val="24"/>
                <w:lang w:val="en-US" w:eastAsia="ru-RU"/>
              </w:rPr>
            </w:pPr>
            <w:r w:rsidRPr="005F6E7D">
              <w:rPr>
                <w:i/>
                <w:szCs w:val="24"/>
                <w:lang w:eastAsia="ru-RU"/>
              </w:rPr>
              <w:t xml:space="preserve">            </w:t>
            </w:r>
            <w:r w:rsidRPr="00E67FE4">
              <w:rPr>
                <w:i/>
                <w:szCs w:val="24"/>
                <w:lang w:val="en-US" w:eastAsia="ru-RU"/>
              </w:rPr>
              <w:t>&lt;com:OrgAccount accountNumber="03100643000000019500"&gt;</w:t>
            </w:r>
          </w:p>
          <w:p w14:paraId="7CBCE4D3"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&lt;com:Bank bik="024501901" correspondentBankAccount="40102810045370000002"/&gt;</w:t>
            </w:r>
          </w:p>
          <w:p w14:paraId="75A35A93"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&lt;/com:OrgAccount&gt;</w:t>
            </w:r>
          </w:p>
          <w:p w14:paraId="16D6B736"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&lt;/org:Payee&gt;</w:t>
            </w:r>
          </w:p>
          <w:p w14:paraId="463F4532"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&lt;/req:PaymentTemplate&gt;</w:t>
            </w:r>
          </w:p>
          <w:p w14:paraId="1264E90D" w14:textId="5957008C" w:rsidR="00E16896" w:rsidRPr="00E67FE4" w:rsidRDefault="0058129B" w:rsidP="001B00B5">
            <w:pPr>
              <w:rPr>
                <w:i/>
                <w:szCs w:val="24"/>
                <w:lang w:val="en-US" w:eastAsia="ru-RU"/>
              </w:rPr>
            </w:pPr>
            <w:r w:rsidRPr="00E67FE4">
              <w:rPr>
                <w:i/>
                <w:szCs w:val="24"/>
                <w:lang w:val="en-US" w:eastAsia="ru-RU"/>
              </w:rPr>
              <w:t>&lt;/req:PaymentCheckRequest&gt;</w:t>
            </w:r>
          </w:p>
        </w:tc>
      </w:tr>
    </w:tbl>
    <w:p w14:paraId="67EB2B6D" w14:textId="77777777" w:rsidR="00336992" w:rsidRPr="00411222" w:rsidRDefault="00336992" w:rsidP="00AB49AF">
      <w:pPr>
        <w:pStyle w:val="af3"/>
        <w:widowControl w:val="0"/>
        <w:spacing w:line="240" w:lineRule="auto"/>
        <w:ind w:firstLine="851"/>
        <w:rPr>
          <w:rFonts w:eastAsia="Arial Unicode MS"/>
          <w:lang w:val="en-US"/>
        </w:rPr>
      </w:pPr>
      <w:bookmarkStart w:id="15" w:name="_Toc6"/>
    </w:p>
    <w:p w14:paraId="43EDD99A" w14:textId="77777777" w:rsidR="00E16896" w:rsidRPr="00411222" w:rsidRDefault="00AB49AF" w:rsidP="00010005">
      <w:pPr>
        <w:pStyle w:val="af3"/>
        <w:widowControl w:val="0"/>
        <w:spacing w:line="240" w:lineRule="auto"/>
        <w:rPr>
          <w:rFonts w:eastAsia="Arial Unicode MS"/>
          <w:lang w:val="en-US"/>
        </w:rPr>
      </w:pPr>
      <w:r w:rsidRPr="00411222">
        <w:rPr>
          <w:rFonts w:eastAsia="Arial Unicode MS"/>
        </w:rPr>
        <w:t>Эталонный</w:t>
      </w:r>
      <w:r w:rsidRPr="00411222">
        <w:rPr>
          <w:rFonts w:eastAsia="Arial Unicode MS"/>
          <w:lang w:val="en-US"/>
        </w:rPr>
        <w:t xml:space="preserve"> </w:t>
      </w:r>
      <w:r w:rsidRPr="00411222">
        <w:rPr>
          <w:rFonts w:eastAsia="Arial Unicode MS"/>
        </w:rPr>
        <w:t>ответ</w:t>
      </w:r>
      <w:r w:rsidRPr="00411222">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203C8E"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294CD12"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&lt;?xml version="1.0" encoding="UTF-8"?&gt;</w:t>
            </w:r>
          </w:p>
          <w:p w14:paraId="218BCB3C" w14:textId="01FA6B96" w:rsidR="0058129B" w:rsidRPr="00E67FE4" w:rsidRDefault="0058129B" w:rsidP="0058129B">
            <w:pPr>
              <w:autoSpaceDE w:val="0"/>
              <w:autoSpaceDN w:val="0"/>
              <w:adjustRightInd w:val="0"/>
              <w:rPr>
                <w:i/>
                <w:szCs w:val="24"/>
                <w:lang w:val="en-US" w:eastAsia="ru-RU"/>
              </w:rPr>
            </w:pPr>
            <w:r w:rsidRPr="00E67FE4">
              <w:rPr>
                <w:i/>
                <w:szCs w:val="24"/>
                <w:lang w:val="en-US" w:eastAsia="ru-RU"/>
              </w:rPr>
              <w:t>&lt;req:PaymentCheckResponse xmlns:org="http://roskazna.ru/gisgmp/xsd/Organization/2.</w:t>
            </w:r>
            <w:r w:rsidR="009D0943" w:rsidRPr="009D0943">
              <w:rPr>
                <w:i/>
                <w:szCs w:val="24"/>
                <w:lang w:val="en-US" w:eastAsia="ru-RU"/>
              </w:rPr>
              <w:t>5</w:t>
            </w:r>
            <w:r w:rsidRPr="00E67FE4">
              <w:rPr>
                <w:i/>
                <w:szCs w:val="24"/>
                <w:lang w:val="en-US" w:eastAsia="ru-RU"/>
              </w:rPr>
              <w:t>.0" xmlns:com="http://roskazna.ru/gisgmp/xsd/Common/2.</w:t>
            </w:r>
            <w:r w:rsidR="009D0943" w:rsidRPr="009D0943">
              <w:rPr>
                <w:i/>
                <w:szCs w:val="24"/>
                <w:lang w:val="en-US" w:eastAsia="ru-RU"/>
              </w:rPr>
              <w:t>5</w:t>
            </w:r>
            <w:r w:rsidRPr="00E67FE4">
              <w:rPr>
                <w:i/>
                <w:szCs w:val="24"/>
                <w:lang w:val="en-US" w:eastAsia="ru-RU"/>
              </w:rPr>
              <w:t>.0" xmlns:req="urn://roskazna.ru/gisgmp/xsd/services/import-paymentcheck/2.</w:t>
            </w:r>
            <w:r w:rsidR="009D0943" w:rsidRPr="009D0943">
              <w:rPr>
                <w:i/>
                <w:szCs w:val="24"/>
                <w:lang w:val="en-US" w:eastAsia="ru-RU"/>
              </w:rPr>
              <w:t>5</w:t>
            </w:r>
            <w:r w:rsidRPr="00E67FE4">
              <w:rPr>
                <w:i/>
                <w:szCs w:val="24"/>
                <w:lang w:val="en-US" w:eastAsia="ru-RU"/>
              </w:rPr>
              <w:t>.0" Id="I_1aa5aaca-d28f-48b1-9b39-b3a5f16d4e5c" RqId="I_13032ed0-4a7a-49ed-ad46-2a7206d3bca7" recipientIdentifier="3eb646" timestamp="2021-07-01T18:13:51.0"&gt;</w:t>
            </w:r>
          </w:p>
          <w:p w14:paraId="0B009046"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 xml:space="preserve">    &lt;req:ImportProtocol entityID="I_09bcf2c6-a08a-4ea2-959d-8e198ba689d9" code="0" description="Успешно (ТЕСТОВЫЕ ДАННЫЕ!)" requisiteCheckCode="63F8FC076978E444EDC0BBA8F6EF45EC5527CD7490C567896A3CE4A0F996FB5B2021-07-01T18:06:30+03:00"/&gt;</w:t>
            </w:r>
          </w:p>
          <w:p w14:paraId="2FAB7EE2" w14:textId="77777777" w:rsidR="0058129B" w:rsidRPr="00E67FE4" w:rsidRDefault="0058129B" w:rsidP="0058129B">
            <w:pPr>
              <w:autoSpaceDE w:val="0"/>
              <w:autoSpaceDN w:val="0"/>
              <w:adjustRightInd w:val="0"/>
              <w:rPr>
                <w:i/>
                <w:szCs w:val="24"/>
                <w:lang w:val="en-US" w:eastAsia="ru-RU"/>
              </w:rPr>
            </w:pPr>
            <w:r w:rsidRPr="00E67FE4">
              <w:rPr>
                <w:i/>
                <w:szCs w:val="24"/>
                <w:lang w:val="en-US" w:eastAsia="ru-RU"/>
              </w:rPr>
              <w:t>&lt;/req:PaymentCheckResponse&gt;</w:t>
            </w:r>
          </w:p>
          <w:p w14:paraId="16C1BD18" w14:textId="410C6F85" w:rsidR="00AB49AF" w:rsidRPr="00E67FE4" w:rsidRDefault="00AB49AF" w:rsidP="00AE38B9">
            <w:pPr>
              <w:shd w:val="clear" w:color="auto" w:fill="FFFFFF"/>
              <w:rPr>
                <w:i/>
                <w:szCs w:val="24"/>
                <w:lang w:val="en-US" w:eastAsia="ru-RU"/>
              </w:rPr>
            </w:pPr>
          </w:p>
        </w:tc>
      </w:tr>
      <w:bookmarkEnd w:id="15"/>
    </w:tbl>
    <w:p w14:paraId="44D47200" w14:textId="77777777" w:rsidR="00892EBE" w:rsidRPr="00F11A4A" w:rsidRDefault="00892EBE" w:rsidP="00892EBE">
      <w:pPr>
        <w:jc w:val="both"/>
        <w:sectPr w:rsidR="00892EBE" w:rsidRPr="00F11A4A">
          <w:pgSz w:w="11900" w:h="16840"/>
          <w:pgMar w:top="1134" w:right="746" w:bottom="1134" w:left="1701" w:header="709" w:footer="709" w:gutter="0"/>
          <w:cols w:space="720"/>
        </w:sectPr>
      </w:pPr>
    </w:p>
    <w:p w14:paraId="2526421E" w14:textId="5F0CEBBA" w:rsidR="00D259E4" w:rsidRPr="00203C8E" w:rsidRDefault="005D037D" w:rsidP="00042435">
      <w:pPr>
        <w:pStyle w:val="Head1"/>
        <w:rPr>
          <w:snapToGrid w:val="0"/>
        </w:rPr>
      </w:pPr>
      <w:bookmarkStart w:id="16" w:name="_Ref518987844"/>
      <w:bookmarkStart w:id="17" w:name="_Toc112812998"/>
      <w:r w:rsidRPr="00203C8E">
        <w:rPr>
          <w:snapToGrid w:val="0"/>
        </w:rPr>
        <w:lastRenderedPageBreak/>
        <w:t>ТЕСТОВЫЕ СЦЕНАРИИ</w:t>
      </w:r>
      <w:bookmarkEnd w:id="16"/>
      <w:bookmarkEnd w:id="17"/>
    </w:p>
    <w:p w14:paraId="47C343C0" w14:textId="77777777" w:rsidR="00E16896" w:rsidRPr="00203C8E" w:rsidRDefault="00D259E4" w:rsidP="00042435">
      <w:pPr>
        <w:pStyle w:val="Head2"/>
        <w:rPr>
          <w:snapToGrid w:val="0"/>
        </w:rPr>
      </w:pPr>
      <w:bookmarkStart w:id="18" w:name="_Ref497929990"/>
      <w:bookmarkStart w:id="19" w:name="_Toc112812999"/>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18"/>
      <w:bookmarkEnd w:id="19"/>
    </w:p>
    <w:p w14:paraId="7AD67D28" w14:textId="1C0F5BE7" w:rsidR="00A05E7C" w:rsidRPr="00203C8E" w:rsidRDefault="00A05E7C" w:rsidP="00A05E7C">
      <w:pPr>
        <w:ind w:firstLine="709"/>
        <w:jc w:val="both"/>
      </w:pPr>
      <w:r w:rsidRPr="00203C8E">
        <w:t>Наименование сценария: «Успешный прием</w:t>
      </w:r>
      <w:r w:rsidR="009614AB">
        <w:t xml:space="preserve"> на проверку </w:t>
      </w:r>
      <w:r w:rsidR="009614AB" w:rsidRPr="009614AB">
        <w:t>значений реквизитов распоряжения о переводе денежных средств</w:t>
      </w:r>
      <w:r w:rsidRPr="00203C8E">
        <w:t>»</w:t>
      </w:r>
    </w:p>
    <w:tbl>
      <w:tblPr>
        <w:tblStyle w:val="aff"/>
        <w:tblW w:w="9371" w:type="dxa"/>
        <w:tblLayout w:type="fixed"/>
        <w:tblLook w:val="04A0" w:firstRow="1" w:lastRow="0" w:firstColumn="1" w:lastColumn="0" w:noHBand="0" w:noVBand="1"/>
      </w:tblPr>
      <w:tblGrid>
        <w:gridCol w:w="4237"/>
        <w:gridCol w:w="5134"/>
      </w:tblGrid>
      <w:tr w:rsidR="00A05E7C" w:rsidRPr="00203C8E" w14:paraId="126BAB69" w14:textId="77777777" w:rsidTr="00017C23">
        <w:trPr>
          <w:trHeight w:val="493"/>
        </w:trPr>
        <w:tc>
          <w:tcPr>
            <w:tcW w:w="4237" w:type="dxa"/>
            <w:vAlign w:val="center"/>
            <w:hideMark/>
          </w:tcPr>
          <w:p w14:paraId="118C5741" w14:textId="77777777" w:rsidR="00A05E7C" w:rsidRPr="00203C8E" w:rsidRDefault="00A05E7C" w:rsidP="00017C23">
            <w:pPr>
              <w:keepNext/>
              <w:jc w:val="center"/>
              <w:rPr>
                <w:b/>
                <w:lang w:val="en-US"/>
              </w:rPr>
            </w:pPr>
            <w:r w:rsidRPr="00203C8E">
              <w:rPr>
                <w:b/>
              </w:rPr>
              <w:t>Идентификатор</w:t>
            </w:r>
            <w:r w:rsidRPr="00203C8E">
              <w:rPr>
                <w:b/>
                <w:lang w:val="en-US"/>
              </w:rPr>
              <w:t xml:space="preserve"> </w:t>
            </w:r>
            <w:r w:rsidRPr="00203C8E">
              <w:rPr>
                <w:b/>
              </w:rPr>
              <w:t>сценария</w:t>
            </w:r>
            <w:r w:rsidRPr="00203C8E">
              <w:rPr>
                <w:b/>
                <w:lang w:val="en-US"/>
              </w:rPr>
              <w:t xml:space="preserve"> (xpath)</w:t>
            </w:r>
          </w:p>
        </w:tc>
        <w:tc>
          <w:tcPr>
            <w:tcW w:w="5134" w:type="dxa"/>
            <w:vAlign w:val="center"/>
            <w:hideMark/>
          </w:tcPr>
          <w:p w14:paraId="4FFC057F" w14:textId="77777777" w:rsidR="00A05E7C" w:rsidRPr="00203C8E" w:rsidRDefault="00A05E7C" w:rsidP="00017C23">
            <w:pPr>
              <w:keepNext/>
              <w:jc w:val="center"/>
              <w:rPr>
                <w:b/>
              </w:rPr>
            </w:pPr>
            <w:r w:rsidRPr="00203C8E">
              <w:rPr>
                <w:b/>
              </w:rPr>
              <w:t xml:space="preserve">Пространство имен, используемое в </w:t>
            </w:r>
            <w:r w:rsidRPr="00203C8E">
              <w:rPr>
                <w:b/>
                <w:lang w:val="en-US"/>
              </w:rPr>
              <w:t>xpat</w:t>
            </w:r>
            <w:r w:rsidRPr="00203C8E">
              <w:rPr>
                <w:b/>
              </w:rPr>
              <w:t>h</w:t>
            </w:r>
          </w:p>
        </w:tc>
      </w:tr>
      <w:tr w:rsidR="00A05E7C" w:rsidRPr="00F11A4A" w14:paraId="450D6601" w14:textId="77777777" w:rsidTr="00017C23">
        <w:trPr>
          <w:trHeight w:val="557"/>
        </w:trPr>
        <w:tc>
          <w:tcPr>
            <w:tcW w:w="4237" w:type="dxa"/>
          </w:tcPr>
          <w:p w14:paraId="479B9F8E" w14:textId="12A829BE" w:rsidR="00A05E7C" w:rsidRPr="00F11A4A" w:rsidRDefault="00F11A4A">
            <w:pPr>
              <w:rPr>
                <w:i/>
                <w:szCs w:val="22"/>
              </w:rPr>
            </w:pPr>
            <w:r w:rsidRPr="00F11A4A">
              <w:rPr>
                <w:i/>
                <w:szCs w:val="22"/>
              </w:rPr>
              <w:t>//</w:t>
            </w:r>
            <w:r w:rsidRPr="00F11A4A">
              <w:rPr>
                <w:i/>
                <w:szCs w:val="22"/>
                <w:lang w:val="en-US"/>
              </w:rPr>
              <w:t>req</w:t>
            </w:r>
            <w:r w:rsidRPr="00F11A4A">
              <w:rPr>
                <w:i/>
                <w:szCs w:val="22"/>
              </w:rPr>
              <w:t>:</w:t>
            </w:r>
            <w:r w:rsidRPr="00F11A4A">
              <w:rPr>
                <w:i/>
                <w:szCs w:val="22"/>
                <w:lang w:val="en-US"/>
              </w:rPr>
              <w:t>PaymentCheckRequest</w:t>
            </w:r>
            <w:r w:rsidRPr="00F11A4A">
              <w:rPr>
                <w:i/>
                <w:szCs w:val="22"/>
              </w:rPr>
              <w:t>/</w:t>
            </w:r>
            <w:r w:rsidRPr="00F11A4A">
              <w:rPr>
                <w:i/>
                <w:szCs w:val="22"/>
                <w:lang w:val="en-US"/>
              </w:rPr>
              <w:t>req</w:t>
            </w:r>
            <w:r w:rsidRPr="00F11A4A">
              <w:rPr>
                <w:i/>
                <w:szCs w:val="22"/>
              </w:rPr>
              <w:t>:</w:t>
            </w:r>
            <w:r w:rsidRPr="00F11A4A">
              <w:rPr>
                <w:i/>
                <w:szCs w:val="22"/>
                <w:lang w:val="en-US"/>
              </w:rPr>
              <w:t>PaymentTemplate</w:t>
            </w:r>
            <w:r w:rsidRPr="00F11A4A">
              <w:rPr>
                <w:i/>
                <w:szCs w:val="22"/>
              </w:rPr>
              <w:t>/</w:t>
            </w:r>
            <w:r w:rsidRPr="00F11A4A">
              <w:rPr>
                <w:i/>
                <w:szCs w:val="22"/>
                <w:lang w:val="en-US"/>
              </w:rPr>
              <w:t>org</w:t>
            </w:r>
            <w:r w:rsidRPr="00F11A4A">
              <w:rPr>
                <w:i/>
                <w:szCs w:val="22"/>
              </w:rPr>
              <w:t>:</w:t>
            </w:r>
            <w:r w:rsidRPr="00F11A4A">
              <w:rPr>
                <w:i/>
                <w:szCs w:val="22"/>
                <w:lang w:val="en-US"/>
              </w:rPr>
              <w:t>Payee</w:t>
            </w:r>
            <w:r w:rsidRPr="00F11A4A">
              <w:rPr>
                <w:i/>
                <w:szCs w:val="22"/>
              </w:rPr>
              <w:t>[@</w:t>
            </w:r>
            <w:r w:rsidRPr="00F11A4A">
              <w:rPr>
                <w:i/>
                <w:szCs w:val="22"/>
                <w:lang w:val="en-US"/>
              </w:rPr>
              <w:t>inn</w:t>
            </w:r>
            <w:r w:rsidRPr="00F11A4A">
              <w:rPr>
                <w:i/>
                <w:szCs w:val="22"/>
              </w:rPr>
              <w:t>='7706012716']</w:t>
            </w:r>
          </w:p>
        </w:tc>
        <w:tc>
          <w:tcPr>
            <w:tcW w:w="5134" w:type="dxa"/>
          </w:tcPr>
          <w:p w14:paraId="649B5300" w14:textId="1029C898" w:rsidR="007F402C" w:rsidRPr="00254D6C" w:rsidRDefault="00A05E7C">
            <w:pPr>
              <w:rPr>
                <w:i/>
              </w:rPr>
            </w:pPr>
            <w:r w:rsidRPr="00203C8E">
              <w:rPr>
                <w:i/>
                <w:lang w:val="en-US"/>
              </w:rPr>
              <w:t>xmlns</w:t>
            </w:r>
            <w:r w:rsidRPr="00254D6C">
              <w:rPr>
                <w:i/>
              </w:rPr>
              <w:t>:</w:t>
            </w:r>
            <w:r w:rsidRPr="00203C8E">
              <w:rPr>
                <w:i/>
                <w:lang w:val="en-US"/>
              </w:rPr>
              <w:t>req</w:t>
            </w:r>
            <w:r w:rsidRPr="00254D6C">
              <w:rPr>
                <w:i/>
              </w:rPr>
              <w:t>=</w:t>
            </w:r>
            <w:r w:rsidR="00254D6C" w:rsidRPr="00254D6C">
              <w:rPr>
                <w:i/>
                <w:lang w:val="en-US"/>
              </w:rPr>
              <w:t>urn</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services</w:t>
            </w:r>
            <w:r w:rsidR="00254D6C" w:rsidRPr="00254D6C">
              <w:rPr>
                <w:i/>
              </w:rPr>
              <w:t>/</w:t>
            </w:r>
            <w:r w:rsidR="00254D6C" w:rsidRPr="00254D6C">
              <w:rPr>
                <w:i/>
                <w:lang w:val="en-US"/>
              </w:rPr>
              <w:t>import</w:t>
            </w:r>
            <w:r w:rsidR="00254D6C" w:rsidRPr="00254D6C">
              <w:rPr>
                <w:i/>
              </w:rPr>
              <w:t>-</w:t>
            </w:r>
            <w:r w:rsidR="00254D6C" w:rsidRPr="00254D6C">
              <w:rPr>
                <w:i/>
                <w:lang w:val="en-US"/>
              </w:rPr>
              <w:t>paymentcheck</w:t>
            </w:r>
            <w:r w:rsidR="00254D6C" w:rsidRPr="00254D6C">
              <w:rPr>
                <w:i/>
              </w:rPr>
              <w:t>/2.5.0;</w:t>
            </w:r>
            <w:r w:rsidR="00254D6C" w:rsidRPr="00254D6C">
              <w:rPr>
                <w:i/>
                <w:lang w:val="en-US"/>
              </w:rPr>
              <w:t>org</w:t>
            </w:r>
            <w:r w:rsidR="00254D6C" w:rsidRPr="00254D6C">
              <w:rPr>
                <w:i/>
              </w:rPr>
              <w:t>=</w:t>
            </w:r>
            <w:r w:rsidR="00254D6C" w:rsidRPr="00254D6C">
              <w:rPr>
                <w:i/>
                <w:lang w:val="en-US"/>
              </w:rPr>
              <w:t>http</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Organization</w:t>
            </w:r>
            <w:r w:rsidR="00254D6C" w:rsidRPr="00254D6C">
              <w:rPr>
                <w:i/>
              </w:rPr>
              <w:t>/2.5.0</w:t>
            </w:r>
          </w:p>
          <w:p w14:paraId="3844DE35" w14:textId="4410E93A" w:rsidR="00A05E7C" w:rsidRPr="00254D6C" w:rsidRDefault="00A05E7C">
            <w:pPr>
              <w:rPr>
                <w:i/>
                <w:szCs w:val="22"/>
              </w:rPr>
            </w:pPr>
          </w:p>
        </w:tc>
      </w:tr>
    </w:tbl>
    <w:p w14:paraId="2E0F0A88" w14:textId="77777777" w:rsidR="00A05E7C" w:rsidRPr="00254D6C" w:rsidRDefault="00A05E7C" w:rsidP="00A05E7C">
      <w:pPr>
        <w:ind w:firstLine="709"/>
      </w:pPr>
    </w:p>
    <w:p w14:paraId="1213D8E7" w14:textId="78C00590" w:rsidR="00A05E7C" w:rsidRDefault="00A05E7C" w:rsidP="00A05E7C">
      <w:pPr>
        <w:ind w:firstLine="709"/>
        <w:rPr>
          <w:i/>
        </w:rPr>
      </w:pPr>
      <w:r w:rsidRPr="00203C8E">
        <w:t xml:space="preserve">Наименование </w:t>
      </w:r>
      <w:r w:rsidRPr="00203C8E">
        <w:rPr>
          <w:lang w:val="en-US"/>
        </w:rPr>
        <w:t>XSL</w:t>
      </w:r>
      <w:r w:rsidRPr="00203C8E">
        <w:t>-файла, используемого для генерации автоматического ответа в данном сценарии:</w:t>
      </w:r>
      <w:r w:rsidRPr="00203C8E">
        <w:rPr>
          <w:i/>
        </w:rPr>
        <w:t xml:space="preserve"> Response.xsl</w:t>
      </w:r>
    </w:p>
    <w:tbl>
      <w:tblPr>
        <w:tblStyle w:val="aff"/>
        <w:tblW w:w="9356" w:type="dxa"/>
        <w:tblInd w:w="137" w:type="dxa"/>
        <w:tblLayout w:type="fixed"/>
        <w:tblLook w:val="04A0" w:firstRow="1" w:lastRow="0" w:firstColumn="1" w:lastColumn="0" w:noHBand="0" w:noVBand="1"/>
      </w:tblPr>
      <w:tblGrid>
        <w:gridCol w:w="9356"/>
      </w:tblGrid>
      <w:tr w:rsidR="006E5271" w:rsidRPr="00271F95" w14:paraId="0B0DFCA5" w14:textId="77777777" w:rsidTr="00E67FE4">
        <w:tc>
          <w:tcPr>
            <w:tcW w:w="9356" w:type="dxa"/>
          </w:tcPr>
          <w:p w14:paraId="57B4C478" w14:textId="77777777" w:rsidR="00F11A4A" w:rsidRPr="00F11A4A" w:rsidRDefault="00F11A4A" w:rsidP="00F11A4A">
            <w:pPr>
              <w:autoSpaceDE w:val="0"/>
              <w:autoSpaceDN w:val="0"/>
              <w:adjustRightInd w:val="0"/>
              <w:ind w:right="471"/>
              <w:rPr>
                <w:i/>
                <w:szCs w:val="22"/>
                <w:lang w:val="en-US"/>
              </w:rPr>
            </w:pPr>
            <w:r w:rsidRPr="00F11A4A">
              <w:rPr>
                <w:i/>
                <w:szCs w:val="22"/>
                <w:lang w:val="en-US"/>
              </w:rPr>
              <w:t>&lt;?xml version="1.0" encoding="UTF-8"?&gt;</w:t>
            </w:r>
          </w:p>
          <w:p w14:paraId="4CE21545" w14:textId="77777777" w:rsidR="00F11A4A" w:rsidRPr="00F11A4A" w:rsidRDefault="00F11A4A" w:rsidP="00F11A4A">
            <w:pPr>
              <w:autoSpaceDE w:val="0"/>
              <w:autoSpaceDN w:val="0"/>
              <w:adjustRightInd w:val="0"/>
              <w:ind w:right="471"/>
              <w:rPr>
                <w:i/>
                <w:szCs w:val="22"/>
                <w:lang w:val="en-US"/>
              </w:rPr>
            </w:pPr>
            <w:r w:rsidRPr="00F11A4A">
              <w:rPr>
                <w:i/>
                <w:szCs w:val="22"/>
                <w:lang w:val="en-US"/>
              </w:rPr>
              <w:t>&lt;xsl:stylesheet xmlns:xsl="http://www.w3.org/1999/XSL/Transform" xmlns:xs="http://www.w3.org/2001/XMLSchema" xmlns:req="urn://roskazna.ru/gisgmp/xsd/services/import-paymentcheck/2.5.0" xmlns:org="http://roskazna.ru/gisgmp/xsd/Organization/2.5.0" exclude-result-prefixes="xs" version="2.0"&gt;</w:t>
            </w:r>
          </w:p>
          <w:p w14:paraId="1856E491"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t>&lt;xsl:template match="//req:PaymentCheckRequest/req:PaymentTemplate/org:Payee[@inn='7706012716']"&gt;</w:t>
            </w:r>
          </w:p>
          <w:p w14:paraId="588B42C0"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t>&lt;req:PaymentCheckResponse xmlns:org="http://roskazna.ru/gisgmp/xsd/Organization/2.5.0" xmlns:com="http://roskazna.ru/gisgmp/xsd/Common/2.5.0" xmlns:req="urn://roskazna.ru/gisgmp/xsd/services/import-paymentcheck/2.5.0" Id="I_1aa5aaca-d28f-48b1-9b39-b3a5f16d4e5c" RqId="I_13032ed0-4a7a-49ed-ad46-2a7206d3bca7" recipientIdentifier="3eb646" timestamp="{current-dateTime()}"&gt;</w:t>
            </w:r>
          </w:p>
          <w:p w14:paraId="718CA2CD"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r>
            <w:r w:rsidRPr="00F11A4A">
              <w:rPr>
                <w:i/>
                <w:szCs w:val="22"/>
                <w:lang w:val="en-US"/>
              </w:rPr>
              <w:tab/>
              <w:t>&lt;req:ImportProtocol entityID="I_09bcf2c6-a08a-4ea2-959d-8e198ba689d9" code="0" description="Успешно (ТЕСТОВЫЕ ДАННЫЕ!)" requisiteCheckCode="63F8FC076978E444EDC0BBA8F6EF45EC5527CD7490C567896A3CE4A0F996FB5B2021-07-01T18:06:30+03:00"/&gt;</w:t>
            </w:r>
          </w:p>
          <w:p w14:paraId="3B4E979F"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t>&lt;/req:PaymentCheckResponse&gt;</w:t>
            </w:r>
          </w:p>
          <w:p w14:paraId="511B800F"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t>&lt;/xsl:template&gt;</w:t>
            </w:r>
          </w:p>
          <w:p w14:paraId="0AA5CB75" w14:textId="270C9C5D" w:rsidR="006E5271" w:rsidRPr="00E67FE4" w:rsidRDefault="00F11A4A" w:rsidP="00F11A4A">
            <w:pPr>
              <w:autoSpaceDE w:val="0"/>
              <w:autoSpaceDN w:val="0"/>
              <w:adjustRightInd w:val="0"/>
              <w:ind w:right="471"/>
              <w:rPr>
                <w:iCs/>
                <w:lang w:val="en-US"/>
              </w:rPr>
            </w:pPr>
            <w:r w:rsidRPr="00F11A4A">
              <w:rPr>
                <w:i/>
                <w:szCs w:val="22"/>
                <w:lang w:val="en-US"/>
              </w:rPr>
              <w:t>&lt;/xsl:stylesheet&gt;</w:t>
            </w:r>
          </w:p>
        </w:tc>
      </w:tr>
    </w:tbl>
    <w:p w14:paraId="79A25195" w14:textId="77777777" w:rsidR="006E5271" w:rsidRPr="00E67FE4" w:rsidRDefault="006E5271" w:rsidP="00A05E7C">
      <w:pPr>
        <w:ind w:firstLine="709"/>
        <w:rPr>
          <w:iCs/>
          <w:lang w:val="en-US"/>
        </w:rPr>
      </w:pPr>
    </w:p>
    <w:p w14:paraId="4D9A08AF" w14:textId="77777777" w:rsidR="00A05E7C" w:rsidRPr="00B56208" w:rsidRDefault="00A05E7C" w:rsidP="00A05E7C">
      <w:pPr>
        <w:ind w:firstLine="851"/>
        <w:rPr>
          <w:lang w:val="en-US"/>
        </w:rPr>
      </w:pPr>
    </w:p>
    <w:p w14:paraId="6212ED86" w14:textId="77777777" w:rsidR="00A05E7C" w:rsidRPr="00203C8E" w:rsidRDefault="00A05E7C" w:rsidP="00A05E7C">
      <w:pPr>
        <w:ind w:firstLine="709"/>
      </w:pPr>
      <w:bookmarkStart w:id="20" w:name="_Toc416447907"/>
      <w:r w:rsidRPr="00203C8E">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A05E7C" w:rsidRPr="00203C8E" w14:paraId="101AA93E" w14:textId="77777777"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2F1DDA" w14:textId="77777777" w:rsidR="00A05E7C" w:rsidRPr="00203C8E" w:rsidRDefault="00A05E7C" w:rsidP="00017C23">
            <w:pPr>
              <w:keepNext/>
              <w:jc w:val="center"/>
              <w:rPr>
                <w:b/>
              </w:rPr>
            </w:pPr>
            <w:r w:rsidRPr="00203C8E">
              <w:rPr>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2998E473" w14:textId="77777777" w:rsidR="00A05E7C" w:rsidRPr="00203C8E" w:rsidRDefault="00A05E7C" w:rsidP="00017C23">
            <w:pPr>
              <w:keepNext/>
              <w:jc w:val="center"/>
              <w:rPr>
                <w:b/>
              </w:rPr>
            </w:pPr>
            <w:r w:rsidRPr="00203C8E">
              <w:rPr>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980E8B7" w14:textId="77777777" w:rsidR="00A05E7C" w:rsidRPr="00203C8E" w:rsidRDefault="00A05E7C" w:rsidP="00017C23">
            <w:pPr>
              <w:keepNext/>
              <w:jc w:val="center"/>
              <w:rPr>
                <w:b/>
              </w:rPr>
            </w:pPr>
            <w:r w:rsidRPr="00203C8E">
              <w:rPr>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6CA5A0" w14:textId="77777777" w:rsidR="00A05E7C" w:rsidRPr="00203C8E" w:rsidRDefault="00A05E7C" w:rsidP="00017C23">
            <w:pPr>
              <w:keepNext/>
              <w:jc w:val="center"/>
              <w:rPr>
                <w:b/>
              </w:rPr>
            </w:pPr>
            <w:r w:rsidRPr="00203C8E">
              <w:rPr>
                <w:b/>
              </w:rPr>
              <w:t>XSL файл для сценария</w:t>
            </w:r>
          </w:p>
        </w:tc>
      </w:tr>
      <w:tr w:rsidR="00A05E7C" w:rsidRPr="00203C8E" w14:paraId="61DEFE4A" w14:textId="77777777"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9DB7940" w14:textId="77777777" w:rsidR="00A05E7C" w:rsidRPr="00203C8E" w:rsidRDefault="00A05E7C" w:rsidP="00017C23">
            <w:pPr>
              <w:rPr>
                <w:i/>
              </w:rPr>
            </w:pPr>
            <w:r w:rsidRPr="00203C8E">
              <w:rPr>
                <w:i/>
              </w:rPr>
              <w:t>КП</w:t>
            </w:r>
            <w:r w:rsidRPr="00203C8E">
              <w:rPr>
                <w:i/>
                <w:lang w:val="en-US"/>
              </w:rPr>
              <w:t xml:space="preserve"> </w:t>
            </w:r>
            <w:r w:rsidRPr="00203C8E">
              <w:rPr>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3C78244" w14:textId="3E81C795" w:rsidR="00A05E7C" w:rsidRPr="00F11A4A" w:rsidRDefault="00F11A4A">
            <w:pPr>
              <w:rPr>
                <w:i/>
              </w:rPr>
            </w:pPr>
            <w:r w:rsidRPr="00F11A4A">
              <w:rPr>
                <w:i/>
                <w:szCs w:val="22"/>
              </w:rPr>
              <w:t>//req:PaymentCheckRequest/req:PaymentTemplate/org:Payee[@inn='7706012716']</w:t>
            </w:r>
          </w:p>
        </w:tc>
        <w:tc>
          <w:tcPr>
            <w:tcW w:w="3179" w:type="dxa"/>
            <w:tcBorders>
              <w:top w:val="nil"/>
              <w:left w:val="single" w:sz="4" w:space="0" w:color="auto"/>
              <w:bottom w:val="single" w:sz="4" w:space="0" w:color="auto"/>
              <w:right w:val="single" w:sz="4" w:space="0" w:color="auto"/>
            </w:tcBorders>
            <w:shd w:val="clear" w:color="auto" w:fill="auto"/>
          </w:tcPr>
          <w:p w14:paraId="6E742D28" w14:textId="2D7B4E1F" w:rsidR="007F402C" w:rsidRPr="00254D6C" w:rsidRDefault="007F402C" w:rsidP="007F402C">
            <w:pPr>
              <w:rPr>
                <w:i/>
              </w:rPr>
            </w:pPr>
            <w:r w:rsidRPr="00203C8E">
              <w:rPr>
                <w:i/>
                <w:lang w:val="en-US"/>
              </w:rPr>
              <w:t>xmlns</w:t>
            </w:r>
            <w:r w:rsidRPr="00254D6C">
              <w:rPr>
                <w:i/>
              </w:rPr>
              <w:t>:</w:t>
            </w:r>
            <w:r w:rsidRPr="00203C8E">
              <w:rPr>
                <w:i/>
                <w:lang w:val="en-US"/>
              </w:rPr>
              <w:t>req</w:t>
            </w:r>
            <w:r w:rsidRPr="00254D6C">
              <w:rPr>
                <w:i/>
              </w:rPr>
              <w:t>=</w:t>
            </w:r>
            <w:r w:rsidR="00254D6C" w:rsidRPr="00254D6C">
              <w:rPr>
                <w:i/>
                <w:lang w:val="en-US"/>
              </w:rPr>
              <w:t>urn</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services</w:t>
            </w:r>
            <w:r w:rsidR="00254D6C" w:rsidRPr="00254D6C">
              <w:rPr>
                <w:i/>
              </w:rPr>
              <w:t>/</w:t>
            </w:r>
            <w:r w:rsidR="00254D6C" w:rsidRPr="00254D6C">
              <w:rPr>
                <w:i/>
                <w:lang w:val="en-US"/>
              </w:rPr>
              <w:t>import</w:t>
            </w:r>
            <w:r w:rsidR="00254D6C" w:rsidRPr="00254D6C">
              <w:rPr>
                <w:i/>
              </w:rPr>
              <w:t>-</w:t>
            </w:r>
            <w:r w:rsidR="00254D6C" w:rsidRPr="00254D6C">
              <w:rPr>
                <w:i/>
                <w:lang w:val="en-US"/>
              </w:rPr>
              <w:t>paymentcheck</w:t>
            </w:r>
            <w:r w:rsidR="00254D6C" w:rsidRPr="00254D6C">
              <w:rPr>
                <w:i/>
              </w:rPr>
              <w:t>/2.5.0;</w:t>
            </w:r>
            <w:r w:rsidR="00254D6C" w:rsidRPr="00254D6C">
              <w:rPr>
                <w:i/>
                <w:lang w:val="en-US"/>
              </w:rPr>
              <w:t>org</w:t>
            </w:r>
            <w:r w:rsidR="00254D6C" w:rsidRPr="00254D6C">
              <w:rPr>
                <w:i/>
              </w:rPr>
              <w:t>=</w:t>
            </w:r>
            <w:r w:rsidR="00254D6C" w:rsidRPr="00254D6C">
              <w:rPr>
                <w:i/>
                <w:lang w:val="en-US"/>
              </w:rPr>
              <w:t>http</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Organization</w:t>
            </w:r>
            <w:r w:rsidR="00254D6C" w:rsidRPr="00254D6C">
              <w:rPr>
                <w:i/>
              </w:rPr>
              <w:t>/2.5.0</w:t>
            </w:r>
          </w:p>
          <w:p w14:paraId="37DD2167" w14:textId="493AC3BE" w:rsidR="00A05E7C" w:rsidRPr="00254D6C" w:rsidRDefault="00A05E7C">
            <w:pPr>
              <w:rPr>
                <w:i/>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736D3" w14:textId="77777777" w:rsidR="00A05E7C" w:rsidRPr="00203C8E" w:rsidRDefault="00A05E7C" w:rsidP="00017C23">
            <w:pPr>
              <w:rPr>
                <w:i/>
              </w:rPr>
            </w:pPr>
            <w:r w:rsidRPr="00203C8E">
              <w:rPr>
                <w:i/>
              </w:rPr>
              <w:t>Response.xsl</w:t>
            </w:r>
          </w:p>
        </w:tc>
      </w:tr>
    </w:tbl>
    <w:p w14:paraId="1FD99FDC" w14:textId="77777777" w:rsidR="00A05E7C" w:rsidRPr="00BC57E1" w:rsidRDefault="00A05E7C" w:rsidP="001D5A2C">
      <w:pPr>
        <w:ind w:firstLine="851"/>
      </w:pPr>
    </w:p>
    <w:p w14:paraId="75861056" w14:textId="6776EA85" w:rsidR="0031009B" w:rsidRDefault="003F0705" w:rsidP="00042435">
      <w:pPr>
        <w:pStyle w:val="Head1"/>
        <w:rPr>
          <w:snapToGrid w:val="0"/>
        </w:rPr>
      </w:pPr>
      <w:bookmarkStart w:id="21" w:name="_Toc112813000"/>
      <w:r w:rsidRPr="00203C8E">
        <w:rPr>
          <w:snapToGrid w:val="0"/>
        </w:rPr>
        <w:lastRenderedPageBreak/>
        <w:t>СОСТАВ ПЕРЕДАВАЕМОЙ ИНФОРМАЦИИ</w:t>
      </w:r>
      <w:bookmarkEnd w:id="21"/>
    </w:p>
    <w:p w14:paraId="332DBC10" w14:textId="77777777" w:rsidR="0031009B" w:rsidRPr="00203C8E" w:rsidRDefault="0031009B" w:rsidP="00042435">
      <w:pPr>
        <w:pStyle w:val="Head2"/>
        <w:rPr>
          <w:snapToGrid w:val="0"/>
        </w:rPr>
      </w:pPr>
      <w:bookmarkStart w:id="22" w:name="_Ref517778742"/>
      <w:bookmarkStart w:id="23" w:name="_Toc112813001"/>
      <w:r w:rsidRPr="00203C8E">
        <w:rPr>
          <w:snapToGrid w:val="0"/>
        </w:rPr>
        <w:t>Описание полей запроса</w:t>
      </w:r>
      <w:bookmarkEnd w:id="22"/>
      <w:bookmarkEnd w:id="23"/>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203C8E" w14:paraId="5D85F0F6" w14:textId="77777777" w:rsidTr="00544249">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203C8E" w:rsidRDefault="0031009B" w:rsidP="0040198B">
            <w:pPr>
              <w:pStyle w:val="af2"/>
              <w:ind w:left="-80" w:right="-81"/>
              <w:rPr>
                <w:rFonts w:ascii="Times New Roman" w:cs="Times New Roman"/>
              </w:rPr>
            </w:pPr>
            <w:r w:rsidRPr="00203C8E">
              <w:rPr>
                <w:rFonts w:ascii="Times New Roman" w:cs="Times New Roman"/>
                <w:szCs w:val="20"/>
              </w:rPr>
              <w:t>Требования к заполнению</w:t>
            </w:r>
            <w:r w:rsidR="0040198B" w:rsidRPr="00203C8E">
              <w:rPr>
                <w:rStyle w:val="affd"/>
                <w:rFonts w:cs="Times New Roman"/>
                <w:szCs w:val="20"/>
              </w:rPr>
              <w:footnoteReference w:id="1"/>
            </w:r>
            <w:r w:rsidRPr="00203C8E">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203C8E" w:rsidRDefault="0031009B" w:rsidP="00010005">
            <w:pPr>
              <w:pStyle w:val="af2"/>
              <w:rPr>
                <w:rFonts w:ascii="Times New Roman" w:cs="Times New Roman"/>
              </w:rPr>
            </w:pPr>
            <w:r w:rsidRPr="00203C8E">
              <w:rPr>
                <w:rFonts w:ascii="Times New Roman" w:cs="Times New Roman"/>
                <w:szCs w:val="20"/>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14:paraId="2715B35A" w14:textId="77777777" w:rsidTr="00544249">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203C8E" w:rsidRDefault="000B5DEE" w:rsidP="00294E43">
            <w:pPr>
              <w:pStyle w:val="aff4"/>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E96214" w:rsidR="000B5DEE" w:rsidRPr="00203C8E" w:rsidRDefault="00F664D7" w:rsidP="008C779F">
            <w:pPr>
              <w:pStyle w:val="aff4"/>
              <w:spacing w:after="0"/>
              <w:rPr>
                <w:rFonts w:ascii="Times New Roman" w:hAnsi="Times New Roman"/>
                <w:sz w:val="24"/>
                <w:szCs w:val="24"/>
                <w:lang w:val="en-US"/>
              </w:rPr>
            </w:pPr>
            <w:r w:rsidRPr="00F664D7">
              <w:rPr>
                <w:rFonts w:ascii="Times New Roman" w:hAnsi="Times New Roman"/>
                <w:sz w:val="24"/>
                <w:szCs w:val="24"/>
                <w:lang w:val="en-US"/>
              </w:rPr>
              <w:t>PaymentCheckRequest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400A89F" w:rsidR="000B5DEE" w:rsidRPr="00203C8E" w:rsidRDefault="00F664D7" w:rsidP="008C779F">
            <w:pPr>
              <w:pStyle w:val="aff4"/>
              <w:rPr>
                <w:rFonts w:ascii="Times New Roman" w:hAnsi="Times New Roman"/>
                <w:sz w:val="24"/>
                <w:szCs w:val="28"/>
              </w:rPr>
            </w:pPr>
            <w:r w:rsidRPr="00F664D7">
              <w:rPr>
                <w:rFonts w:ascii="Times New Roman" w:hAnsi="Times New Roman"/>
                <w:sz w:val="24"/>
                <w:szCs w:val="28"/>
              </w:rPr>
              <w:t>Прием запроса проверки значений реквизитов распоряжения о переводе денежных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rPr>
              <w:t>Контейнер/</w:t>
            </w:r>
          </w:p>
          <w:p w14:paraId="74B6575F" w14:textId="3EB484D3" w:rsidR="000B5DEE" w:rsidRPr="00F56153" w:rsidRDefault="000B5DEE" w:rsidP="00C17E32">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RequestType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1 раздела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203C8E" w:rsidRDefault="000B5DEE" w:rsidP="000B5DEE">
            <w:pPr>
              <w:pStyle w:val="aff4"/>
              <w:rPr>
                <w:rFonts w:ascii="Times New Roman" w:hAnsi="Times New Roman"/>
                <w:sz w:val="24"/>
                <w:szCs w:val="28"/>
              </w:rPr>
            </w:pPr>
          </w:p>
        </w:tc>
      </w:tr>
      <w:tr w:rsidR="000B5DEE" w:rsidRPr="00203C8E" w14:paraId="62E0DECB" w14:textId="77777777" w:rsidTr="00544249">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2AB0D6B" w:rsidR="000B5DEE" w:rsidRPr="00203C8E" w:rsidRDefault="000B5DEE"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203C8E" w:rsidRDefault="000B5DEE" w:rsidP="000B5DEE">
            <w:pPr>
              <w:pStyle w:val="aff4"/>
              <w:rPr>
                <w:rFonts w:ascii="Times New Roman" w:hAnsi="Times New Roman"/>
                <w:sz w:val="24"/>
                <w:szCs w:val="28"/>
              </w:rPr>
            </w:pPr>
          </w:p>
        </w:tc>
      </w:tr>
      <w:tr w:rsidR="000B5DEE" w:rsidRPr="00203C8E" w14:paraId="1498EAEC"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timestamp</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203C8E" w:rsidRDefault="000B5DEE" w:rsidP="000B5DEE">
            <w:pPr>
              <w:pStyle w:val="aff4"/>
              <w:rPr>
                <w:rFonts w:ascii="Times New Roman" w:hAnsi="Times New Roman"/>
                <w:b/>
                <w:sz w:val="24"/>
                <w:szCs w:val="28"/>
              </w:rPr>
            </w:pPr>
            <w:r w:rsidRPr="00203C8E">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203C8E" w:rsidRDefault="000B5DEE" w:rsidP="000B5DEE">
            <w:pPr>
              <w:pStyle w:val="aff4"/>
              <w:rPr>
                <w:rFonts w:ascii="Times New Roman" w:hAnsi="Times New Roman"/>
                <w:sz w:val="24"/>
                <w:szCs w:val="24"/>
                <w:lang w:val="en-US"/>
              </w:rPr>
            </w:pPr>
            <w:r w:rsidRPr="00203C8E">
              <w:rPr>
                <w:rFonts w:ascii="Times New Roman" w:hAnsi="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203C8E" w:rsidRDefault="000B5DEE" w:rsidP="000B5DEE">
            <w:pPr>
              <w:pStyle w:val="aff4"/>
              <w:rPr>
                <w:rFonts w:ascii="Times New Roman" w:hAnsi="Times New Roman"/>
                <w:sz w:val="24"/>
                <w:szCs w:val="28"/>
              </w:rPr>
            </w:pPr>
          </w:p>
        </w:tc>
      </w:tr>
      <w:tr w:rsidR="000B5DEE" w:rsidRPr="00203C8E" w14:paraId="0192FA91"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203C8E" w:rsidRDefault="000B5DEE" w:rsidP="00294E43">
            <w:pPr>
              <w:pStyle w:val="aff4"/>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203C8E" w:rsidRDefault="000B5DEE" w:rsidP="000B5DEE">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5EC0B2AB" w:rsidR="004C65B5" w:rsidRPr="00203C8E" w:rsidRDefault="000B5DEE" w:rsidP="004C65B5">
            <w:pPr>
              <w:pStyle w:val="aff4"/>
              <w:spacing w:after="0"/>
              <w:rPr>
                <w:rFonts w:ascii="Times New Roman" w:hAnsi="Times New Roman"/>
                <w:sz w:val="24"/>
                <w:szCs w:val="24"/>
              </w:rPr>
            </w:pPr>
            <w:r w:rsidRPr="00203C8E">
              <w:rPr>
                <w:rFonts w:ascii="Times New Roman" w:hAnsi="Times New Roman"/>
                <w:sz w:val="24"/>
                <w:szCs w:val="24"/>
                <w:lang w:val="en-US"/>
              </w:rPr>
              <w:t>URNType</w:t>
            </w:r>
            <w:r w:rsidR="004C65B5">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203C8E" w:rsidRDefault="000B5DEE" w:rsidP="000B5DEE">
            <w:pPr>
              <w:pStyle w:val="aff4"/>
              <w:rPr>
                <w:rFonts w:ascii="Times New Roman" w:hAnsi="Times New Roman"/>
                <w:sz w:val="24"/>
                <w:szCs w:val="28"/>
              </w:rPr>
            </w:pPr>
          </w:p>
        </w:tc>
      </w:tr>
      <w:tr w:rsidR="008C779F" w:rsidRPr="00203C8E" w14:paraId="7E4DDAE1"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203C8E" w:rsidRDefault="009C35A8"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 xml:space="preserve">senderRole </w:t>
            </w:r>
            <w:r w:rsidR="008C779F" w:rsidRPr="00203C8E">
              <w:rPr>
                <w:rFonts w:ascii="Times New Roman" w:hAnsi="Times New Roman"/>
                <w:sz w:val="24"/>
                <w:szCs w:val="24"/>
                <w:lang w:val="en-US"/>
              </w:rPr>
              <w:t>(</w:t>
            </w:r>
            <w:r w:rsidR="008C779F" w:rsidRPr="00203C8E">
              <w:rPr>
                <w:rFonts w:ascii="Times New Roman" w:hAnsi="Times New Roman"/>
                <w:sz w:val="24"/>
                <w:szCs w:val="24"/>
              </w:rPr>
              <w:t>атрибут</w:t>
            </w:r>
            <w:r w:rsidR="008C779F"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203C8E" w:rsidRDefault="00B52B7B" w:rsidP="00B52B7B">
            <w:pPr>
              <w:pStyle w:val="aff4"/>
              <w:spacing w:after="0"/>
              <w:rPr>
                <w:rFonts w:ascii="Times New Roman" w:hAnsi="Times New Roman"/>
                <w:sz w:val="24"/>
                <w:szCs w:val="24"/>
              </w:rPr>
            </w:pPr>
            <w:r w:rsidRPr="00203C8E">
              <w:rPr>
                <w:rFonts w:ascii="Times New Roman" w:hAnsi="Times New Roman"/>
                <w:sz w:val="24"/>
                <w:szCs w:val="24"/>
              </w:rPr>
              <w:t>1</w:t>
            </w:r>
            <w:r w:rsidR="008C779F"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0940B" w14:textId="6EAB3751" w:rsidR="00466B53" w:rsidRPr="00F56153" w:rsidRDefault="00466B53" w:rsidP="00466B53">
            <w:pPr>
              <w:pStyle w:val="aff4"/>
              <w:rPr>
                <w:rFonts w:ascii="Times New Roman" w:hAnsi="Times New Roman"/>
                <w:sz w:val="24"/>
                <w:szCs w:val="24"/>
              </w:rPr>
            </w:pPr>
            <w:r w:rsidRPr="00203C8E">
              <w:rPr>
                <w:rFonts w:ascii="Times New Roman" w:hAnsi="Times New Roman"/>
                <w:i/>
                <w:sz w:val="24"/>
                <w:szCs w:val="24"/>
              </w:rPr>
              <w:t>Строка длиной до 10 символов (</w:t>
            </w:r>
            <w:r w:rsidRPr="00203C8E">
              <w:rPr>
                <w:rFonts w:ascii="Times New Roman" w:hAnsi="Times New Roman"/>
                <w:sz w:val="24"/>
                <w:szCs w:val="24"/>
              </w:rPr>
              <w:t>\</w:t>
            </w:r>
            <w:r w:rsidRPr="00203C8E">
              <w:rPr>
                <w:rFonts w:ascii="Times New Roman" w:hAnsi="Times New Roman"/>
                <w:sz w:val="24"/>
                <w:szCs w:val="24"/>
                <w:lang w:val="en-US"/>
              </w:rPr>
              <w:t>w</w:t>
            </w:r>
            <w:r w:rsidRPr="00203C8E">
              <w:rPr>
                <w:rFonts w:ascii="Times New Roman" w:hAnsi="Times New Roman"/>
                <w:sz w:val="24"/>
                <w:szCs w:val="24"/>
              </w:rPr>
              <w:t>{1,10}</w:t>
            </w:r>
            <w:r w:rsidRPr="00203C8E">
              <w:rPr>
                <w:rFonts w:ascii="Times New Roman" w:hAnsi="Times New Roman"/>
                <w:i/>
                <w:sz w:val="24"/>
                <w:szCs w:val="24"/>
              </w:rPr>
              <w:t>)</w:t>
            </w:r>
            <w:r w:rsidRPr="00203C8E">
              <w:rPr>
                <w:rFonts w:ascii="Times New Roman" w:hAnsi="Times New Roman"/>
                <w:sz w:val="24"/>
                <w:szCs w:val="24"/>
              </w:rPr>
              <w:t xml:space="preserve"> </w:t>
            </w:r>
            <w:r w:rsidRPr="00F56153">
              <w:rPr>
                <w:rFonts w:ascii="Times New Roman" w:hAnsi="Times New Roman"/>
                <w:sz w:val="24"/>
                <w:szCs w:val="24"/>
              </w:rPr>
              <w:t>/</w:t>
            </w:r>
          </w:p>
          <w:p w14:paraId="35CE4401" w14:textId="08FC2AE3" w:rsidR="008C779F" w:rsidRPr="00203C8E" w:rsidRDefault="00466B53" w:rsidP="00466B53">
            <w:pPr>
              <w:pStyle w:val="aff4"/>
              <w:spacing w:after="0"/>
              <w:rPr>
                <w:rFonts w:ascii="Times New Roman" w:hAnsi="Times New Roman"/>
                <w:sz w:val="24"/>
                <w:szCs w:val="24"/>
              </w:rPr>
            </w:pPr>
            <w:r w:rsidRPr="00203C8E">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Полномочие участника-отправителя сообщения (УРН которого передается в атрибуте </w:t>
            </w:r>
            <w:r w:rsidRPr="00203C8E">
              <w:rPr>
                <w:rFonts w:ascii="Times New Roman" w:hAnsi="Times New Roman"/>
                <w:i/>
                <w:sz w:val="24"/>
                <w:szCs w:val="24"/>
                <w:lang w:val="en-US"/>
              </w:rPr>
              <w:t>senderIdentifier</w:t>
            </w:r>
            <w:r w:rsidRPr="00203C8E">
              <w:rPr>
                <w:rFonts w:ascii="Times New Roman" w:hAnsi="Times New Roman"/>
                <w:sz w:val="24"/>
                <w:szCs w:val="28"/>
              </w:rPr>
              <w:t xml:space="preserve">), с которым происходит обращение к ГИС ГМП. </w:t>
            </w:r>
          </w:p>
          <w:p w14:paraId="6F5FEA4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Допустимые значения:</w:t>
            </w:r>
          </w:p>
          <w:p w14:paraId="4DACC2D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77BCCDA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6 — ГАП (орган государственной власти </w:t>
            </w:r>
            <w:r w:rsidRPr="00203C8E">
              <w:rPr>
                <w:rFonts w:ascii="Times New Roman" w:hAnsi="Times New Roman"/>
                <w:sz w:val="24"/>
                <w:szCs w:val="28"/>
              </w:rPr>
              <w:lastRenderedPageBreak/>
              <w:t>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212BA943"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7 — АП (оператор по переводу денежных средств);</w:t>
            </w:r>
          </w:p>
          <w:p w14:paraId="23093E64"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8 — АП (организация почтовой связи);</w:t>
            </w:r>
          </w:p>
          <w:p w14:paraId="34AB4E02"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9 — АП (финансовый орган);</w:t>
            </w:r>
          </w:p>
          <w:p w14:paraId="2ADC67BD"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10 — АП (местная администрация);</w:t>
            </w:r>
          </w:p>
          <w:p w14:paraId="64847C4C"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11 — АП (банковский платежный агент);</w:t>
            </w:r>
          </w:p>
          <w:p w14:paraId="49A16A1E"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12 — АП (банковский платежный субагент);</w:t>
            </w:r>
          </w:p>
          <w:p w14:paraId="5070DA10"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13 — АП (платежный агент);</w:t>
            </w:r>
          </w:p>
          <w:p w14:paraId="146A7780" w14:textId="7BC7BFEC" w:rsidR="008C779F" w:rsidRPr="00203C8E" w:rsidRDefault="009C35A8" w:rsidP="008C779F">
            <w:pPr>
              <w:pStyle w:val="aff4"/>
              <w:rPr>
                <w:rFonts w:ascii="Times New Roman" w:hAnsi="Times New Roman"/>
                <w:sz w:val="24"/>
                <w:szCs w:val="28"/>
              </w:rPr>
            </w:pPr>
            <w:r w:rsidRPr="00203C8E">
              <w:rPr>
                <w:rFonts w:ascii="Times New Roman" w:hAnsi="Times New Roman"/>
                <w:sz w:val="24"/>
                <w:szCs w:val="28"/>
              </w:rPr>
              <w:t xml:space="preserve">14 </w:t>
            </w:r>
            <w:r w:rsidR="008C779F" w:rsidRPr="00203C8E">
              <w:rPr>
                <w:rFonts w:ascii="Times New Roman" w:hAnsi="Times New Roman"/>
                <w:sz w:val="24"/>
                <w:szCs w:val="28"/>
              </w:rPr>
              <w:t>—</w:t>
            </w:r>
            <w:r w:rsidRPr="00203C8E">
              <w:rPr>
                <w:rFonts w:ascii="Times New Roman" w:hAnsi="Times New Roman"/>
                <w:sz w:val="24"/>
                <w:szCs w:val="28"/>
              </w:rPr>
              <w:t xml:space="preserve"> </w:t>
            </w:r>
            <w:r w:rsidR="008C779F" w:rsidRPr="00203C8E">
              <w:rPr>
                <w:rFonts w:ascii="Times New Roman" w:hAnsi="Times New Roman"/>
                <w:sz w:val="24"/>
                <w:szCs w:val="28"/>
              </w:rPr>
              <w:t>АП</w:t>
            </w:r>
            <w:r w:rsidRPr="00203C8E">
              <w:rPr>
                <w:rFonts w:ascii="Times New Roman" w:hAnsi="Times New Roman"/>
                <w:sz w:val="24"/>
                <w:szCs w:val="28"/>
              </w:rPr>
              <w:t xml:space="preserve"> </w:t>
            </w:r>
            <w:r w:rsidR="008C779F" w:rsidRPr="00203C8E">
              <w:rPr>
                <w:rFonts w:ascii="Times New Roman" w:hAnsi="Times New Roman"/>
                <w:sz w:val="24"/>
                <w:szCs w:val="28"/>
              </w:rPr>
              <w:t>(государственное (муниципальное) учреждение</w:t>
            </w:r>
            <w:r w:rsidRPr="00203C8E">
              <w:rPr>
                <w:rFonts w:ascii="Times New Roman" w:hAnsi="Times New Roman"/>
                <w:sz w:val="24"/>
                <w:szCs w:val="28"/>
              </w:rPr>
              <w:t xml:space="preserve"> и многофункциональный центр, осуществляющий</w:t>
            </w:r>
            <w:r w:rsidR="008C779F" w:rsidRPr="00203C8E">
              <w:rPr>
                <w:rFonts w:ascii="Times New Roman" w:hAnsi="Times New Roman"/>
                <w:sz w:val="24"/>
                <w:szCs w:val="28"/>
              </w:rPr>
              <w:t xml:space="preserve"> прием в кассу от плательщиков наличных денежных средств);</w:t>
            </w:r>
          </w:p>
          <w:p w14:paraId="53771B40"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4"/>
              </w:rPr>
              <w:t>20 – АП (органы управления государственными внебюджетными фондами Российской Федерации)</w:t>
            </w:r>
            <w:r w:rsidRPr="00203C8E">
              <w:rPr>
                <w:rFonts w:ascii="Times New Roman" w:hAnsi="Times New Roman"/>
                <w:sz w:val="24"/>
                <w:szCs w:val="28"/>
              </w:rPr>
              <w:t>;</w:t>
            </w:r>
          </w:p>
          <w:p w14:paraId="1B5D5778"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lastRenderedPageBreak/>
              <w:t>23 – АП (территориальный орган Федерального казначейства)</w:t>
            </w:r>
          </w:p>
          <w:p w14:paraId="4950293C" w14:textId="5072BC54" w:rsidR="009C35A8" w:rsidRPr="00203C8E" w:rsidRDefault="008C779F" w:rsidP="007313E8">
            <w:pPr>
              <w:pStyle w:val="aff4"/>
              <w:rPr>
                <w:rFonts w:ascii="Times New Roman" w:hAnsi="Times New Roman"/>
                <w:sz w:val="24"/>
                <w:szCs w:val="28"/>
              </w:rPr>
            </w:pPr>
            <w:r w:rsidRPr="00203C8E">
              <w:rPr>
                <w:rFonts w:ascii="Times New Roman" w:hAnsi="Times New Roman"/>
                <w:sz w:val="24"/>
                <w:szCs w:val="28"/>
              </w:rPr>
              <w:t>28 – ГАП (операто</w:t>
            </w:r>
            <w:r w:rsidR="007313E8" w:rsidRPr="00203C8E">
              <w:rPr>
                <w:rFonts w:ascii="Times New Roman" w:hAnsi="Times New Roman"/>
                <w:sz w:val="24"/>
                <w:szCs w:val="28"/>
              </w:rPr>
              <w:t>р системы «Электронный бюджет»)</w:t>
            </w:r>
            <w:r w:rsidR="009C35A8" w:rsidRPr="00203C8E">
              <w:rPr>
                <w:rFonts w:ascii="Times New Roman" w:hAnsi="Times New Roman"/>
                <w:sz w:val="24"/>
                <w:szCs w:val="28"/>
              </w:rPr>
              <w:t>;</w:t>
            </w:r>
          </w:p>
          <w:p w14:paraId="2E97689F" w14:textId="0467663C" w:rsidR="009C35A8" w:rsidRPr="00203C8E" w:rsidRDefault="009C35A8" w:rsidP="009C35A8">
            <w:pPr>
              <w:pStyle w:val="aff4"/>
              <w:rPr>
                <w:rFonts w:ascii="Times New Roman" w:hAnsi="Times New Roman"/>
                <w:sz w:val="24"/>
                <w:szCs w:val="28"/>
              </w:rPr>
            </w:pPr>
            <w:r w:rsidRPr="00203C8E">
              <w:rPr>
                <w:rFonts w:ascii="Times New Roman" w:hAnsi="Times New Roman"/>
                <w:sz w:val="24"/>
                <w:szCs w:val="28"/>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5FD15F9C" w14:textId="01957A1A" w:rsidR="007313E8" w:rsidRPr="00203C8E" w:rsidRDefault="009C35A8" w:rsidP="009C35A8">
            <w:pPr>
              <w:pStyle w:val="aff4"/>
              <w:rPr>
                <w:rFonts w:ascii="Times New Roman" w:hAnsi="Times New Roman"/>
                <w:sz w:val="24"/>
                <w:szCs w:val="28"/>
              </w:rPr>
            </w:pPr>
            <w:r w:rsidRPr="00203C8E">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203C8E">
              <w:rPr>
                <w:rFonts w:ascii="Times New Roman" w:hAnsi="Times New Roman"/>
                <w:sz w:val="24"/>
                <w:szCs w:val="28"/>
              </w:rPr>
              <w:t>.</w:t>
            </w:r>
          </w:p>
        </w:tc>
      </w:tr>
      <w:tr w:rsidR="008C779F" w:rsidRPr="00203C8E" w14:paraId="5F5FDFB6"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234AC74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309ABF1" w:rsidR="008C779F" w:rsidRPr="00203C8E" w:rsidRDefault="00F664D7" w:rsidP="006112E7">
            <w:pPr>
              <w:pStyle w:val="aff4"/>
              <w:spacing w:after="0"/>
              <w:ind w:left="-80"/>
              <w:rPr>
                <w:rFonts w:ascii="Times New Roman" w:hAnsi="Times New Roman"/>
                <w:sz w:val="24"/>
                <w:szCs w:val="24"/>
                <w:lang w:val="en-US"/>
              </w:rPr>
            </w:pPr>
            <w:r w:rsidRPr="00F664D7">
              <w:rPr>
                <w:rFonts w:ascii="Times New Roman" w:hAnsi="Times New Roman"/>
                <w:sz w:val="24"/>
                <w:szCs w:val="24"/>
                <w:lang w:val="en-US"/>
              </w:rPr>
              <w:t>PaymentTemplate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6541C00" w:rsidR="008C779F" w:rsidRPr="00203C8E" w:rsidRDefault="00F664D7" w:rsidP="004554CA">
            <w:pPr>
              <w:pStyle w:val="aff4"/>
              <w:rPr>
                <w:rFonts w:ascii="Times New Roman" w:hAnsi="Times New Roman"/>
                <w:sz w:val="24"/>
                <w:szCs w:val="28"/>
              </w:rPr>
            </w:pPr>
            <w:r w:rsidRPr="00F664D7">
              <w:rPr>
                <w:rFonts w:ascii="Times New Roman" w:hAnsi="Times New Roman"/>
                <w:sz w:val="24"/>
                <w:szCs w:val="28"/>
              </w:rPr>
              <w:t>Данные необходимые для приема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8C779F" w:rsidRPr="00203C8E" w:rsidRDefault="008C779F" w:rsidP="008C779F">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7CD0A65E" w:rsidR="008C779F" w:rsidRPr="00203C8E" w:rsidRDefault="00F664D7" w:rsidP="00BC4845">
            <w:pPr>
              <w:pStyle w:val="aff4"/>
              <w:spacing w:after="0"/>
              <w:rPr>
                <w:rFonts w:ascii="Times New Roman" w:hAnsi="Times New Roman"/>
                <w:sz w:val="24"/>
                <w:szCs w:val="24"/>
              </w:rPr>
            </w:pPr>
            <w:r w:rsidRPr="00203C8E">
              <w:rPr>
                <w:rFonts w:ascii="Times New Roman" w:hAnsi="Times New Roman"/>
                <w:sz w:val="24"/>
                <w:szCs w:val="24"/>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8C779F" w:rsidRPr="00203C8E" w:rsidRDefault="008C779F" w:rsidP="008C779F">
            <w:pPr>
              <w:pStyle w:val="aff4"/>
              <w:rPr>
                <w:rFonts w:ascii="Times New Roman" w:hAnsi="Times New Roman"/>
                <w:sz w:val="24"/>
                <w:szCs w:val="28"/>
              </w:rPr>
            </w:pPr>
          </w:p>
        </w:tc>
      </w:tr>
      <w:tr w:rsidR="00F664D7" w:rsidRPr="00203C8E" w14:paraId="1D8AFE9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F664D7" w:rsidRPr="00203C8E" w:rsidRDefault="00F664D7" w:rsidP="00F664D7">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32D3CBB2" w:rsidR="00F664D7" w:rsidRPr="00203C8E" w:rsidRDefault="00F664D7" w:rsidP="00F664D7">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 xml:space="preserve">supplierBillID </w:t>
            </w:r>
            <w:r w:rsidRPr="00203C8E">
              <w:rPr>
                <w:rFonts w:ascii="Times New Roman" w:hAnsi="Times New Roman"/>
                <w:color w:val="000000" w:themeColor="text1"/>
                <w:sz w:val="24"/>
                <w:szCs w:val="24"/>
                <w:lang w:val="en-US"/>
              </w:rPr>
              <w:t>(</w:t>
            </w:r>
            <w:r w:rsidRPr="00203C8E">
              <w:rPr>
                <w:rFonts w:ascii="Times New Roman" w:hAnsi="Times New Roman"/>
                <w:color w:val="000000" w:themeColor="text1"/>
                <w:sz w:val="24"/>
                <w:szCs w:val="24"/>
              </w:rPr>
              <w:t>атрибут</w:t>
            </w:r>
            <w:r w:rsidRPr="00203C8E">
              <w:rPr>
                <w:rFonts w:ascii="Times New Roman" w:hAnsi="Times New Roman"/>
                <w:color w:val="000000" w:themeColor="text1"/>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A38D8" w14:textId="77777777" w:rsidR="00F664D7" w:rsidRPr="00203C8E" w:rsidRDefault="00F664D7" w:rsidP="00F664D7">
            <w:pPr>
              <w:pStyle w:val="aff4"/>
              <w:rPr>
                <w:rFonts w:ascii="Times New Roman" w:hAnsi="Times New Roman"/>
                <w:bCs/>
                <w:sz w:val="24"/>
                <w:szCs w:val="24"/>
              </w:rPr>
            </w:pPr>
            <w:r w:rsidRPr="00203C8E">
              <w:rPr>
                <w:rFonts w:ascii="Times New Roman" w:hAnsi="Times New Roman"/>
                <w:bCs/>
                <w:sz w:val="24"/>
                <w:szCs w:val="24"/>
              </w:rPr>
              <w:t>Поле номер 1000:</w:t>
            </w:r>
          </w:p>
          <w:p w14:paraId="1FF1B78E" w14:textId="0EA36D65" w:rsidR="00F664D7" w:rsidRPr="00203C8E" w:rsidRDefault="00F664D7" w:rsidP="00F664D7">
            <w:pPr>
              <w:pStyle w:val="aff4"/>
              <w:rPr>
                <w:rFonts w:ascii="Times New Roman" w:hAnsi="Times New Roman"/>
                <w:sz w:val="24"/>
                <w:szCs w:val="28"/>
              </w:rPr>
            </w:pPr>
            <w:r w:rsidRPr="00203C8E">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2EA874A4" w:rsidR="00F664D7" w:rsidRPr="00203C8E" w:rsidRDefault="00F664D7" w:rsidP="00F664D7">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638DEF7E" w:rsidR="00F664D7" w:rsidRPr="00203C8E" w:rsidRDefault="00F664D7" w:rsidP="00F664D7">
            <w:pPr>
              <w:pStyle w:val="aff4"/>
              <w:spacing w:after="0"/>
              <w:rPr>
                <w:rFonts w:ascii="Times New Roman" w:hAnsi="Times New Roman"/>
                <w:sz w:val="24"/>
                <w:szCs w:val="24"/>
              </w:rPr>
            </w:pPr>
            <w:r w:rsidRPr="00203C8E">
              <w:rPr>
                <w:rFonts w:ascii="Times New Roman" w:hAnsi="Times New Roman"/>
                <w:sz w:val="24"/>
                <w:szCs w:val="24"/>
                <w:lang w:val="en-US"/>
              </w:rPr>
              <w:t>SupplierBillIDType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2</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23EF4" w14:textId="77777777" w:rsidR="00F664D7" w:rsidRPr="00203C8E" w:rsidRDefault="00F664D7" w:rsidP="00F664D7">
            <w:pPr>
              <w:jc w:val="both"/>
            </w:pPr>
            <w:r w:rsidRPr="00203C8E">
              <w:rPr>
                <w:b/>
              </w:rPr>
              <w:t xml:space="preserve">Обязательно, </w:t>
            </w:r>
            <w:r w:rsidRPr="00203C8E">
              <w:rPr>
                <w:i/>
              </w:rPr>
              <w:t xml:space="preserve">если </w:t>
            </w:r>
            <w:r>
              <w:rPr>
                <w:i/>
              </w:rPr>
              <w:t>первые цифры номера счета получателя средств (атрибут «</w:t>
            </w:r>
            <w:r w:rsidRPr="000F00A7">
              <w:rPr>
                <w:i/>
              </w:rPr>
              <w:t>accountNumber</w:t>
            </w:r>
            <w:r>
              <w:rPr>
                <w:i/>
              </w:rPr>
              <w:t xml:space="preserve">») не равны </w:t>
            </w:r>
            <w:r w:rsidRPr="00C90995">
              <w:rPr>
                <w:i/>
              </w:rPr>
              <w:t>«03212», «03222», «03232», «03242», «03252», «03262» либо «03272»</w:t>
            </w:r>
          </w:p>
          <w:p w14:paraId="168C4049" w14:textId="29F5DAAD" w:rsidR="00F664D7" w:rsidRPr="00203C8E" w:rsidRDefault="00F664D7" w:rsidP="00F664D7">
            <w:pPr>
              <w:pStyle w:val="aff4"/>
              <w:rPr>
                <w:rFonts w:ascii="Times New Roman" w:hAnsi="Times New Roman"/>
                <w:sz w:val="24"/>
                <w:szCs w:val="28"/>
              </w:rPr>
            </w:pPr>
            <w:r w:rsidRPr="00203C8E">
              <w:rPr>
                <w:rFonts w:ascii="Times New Roman" w:hAnsi="Times New Roman"/>
                <w:sz w:val="24"/>
                <w:szCs w:val="24"/>
              </w:rPr>
              <w:t>В случае отсутствия УИН указывается значение «0».</w:t>
            </w:r>
          </w:p>
        </w:tc>
      </w:tr>
      <w:tr w:rsidR="00F664D7" w:rsidRPr="00203C8E" w14:paraId="2B5751FF"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5D627" w14:textId="77777777" w:rsidR="00F664D7" w:rsidRPr="00203C8E" w:rsidRDefault="00F664D7" w:rsidP="00F664D7">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56E6F" w14:textId="3E124A3A" w:rsidR="00F664D7" w:rsidRPr="00203C8E" w:rsidRDefault="00F664D7" w:rsidP="00F664D7">
            <w:pPr>
              <w:pStyle w:val="aff4"/>
              <w:spacing w:after="0"/>
              <w:ind w:left="118"/>
              <w:rPr>
                <w:rFonts w:ascii="Times New Roman" w:hAnsi="Times New Roman"/>
                <w:sz w:val="24"/>
                <w:szCs w:val="24"/>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5828" w14:textId="77777777" w:rsidR="00F664D7" w:rsidRPr="00203C8E" w:rsidRDefault="00F664D7" w:rsidP="00F664D7">
            <w:pPr>
              <w:pStyle w:val="aff4"/>
              <w:rPr>
                <w:rFonts w:ascii="Times New Roman" w:hAnsi="Times New Roman"/>
                <w:bCs/>
                <w:sz w:val="24"/>
                <w:szCs w:val="24"/>
              </w:rPr>
            </w:pPr>
            <w:r w:rsidRPr="00203C8E">
              <w:rPr>
                <w:rFonts w:ascii="Times New Roman" w:hAnsi="Times New Roman"/>
                <w:bCs/>
                <w:sz w:val="24"/>
                <w:szCs w:val="24"/>
              </w:rPr>
              <w:t>Поле номер 104:</w:t>
            </w:r>
          </w:p>
          <w:p w14:paraId="6CFA881D" w14:textId="1460D325" w:rsidR="00F664D7" w:rsidRPr="00203C8E" w:rsidRDefault="00F664D7" w:rsidP="00F664D7">
            <w:pPr>
              <w:pStyle w:val="aff4"/>
              <w:rPr>
                <w:rFonts w:ascii="Times New Roman" w:hAnsi="Times New Roman"/>
                <w:bCs/>
                <w:sz w:val="24"/>
                <w:szCs w:val="24"/>
              </w:rPr>
            </w:pPr>
            <w:r w:rsidRPr="00203C8E">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4C109" w14:textId="6190F966" w:rsidR="00F664D7" w:rsidRPr="00203C8E" w:rsidRDefault="00F664D7" w:rsidP="00F664D7">
            <w:pPr>
              <w:pStyle w:val="aff4"/>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63E5" w14:textId="256CC036" w:rsidR="00F664D7" w:rsidRPr="00203C8E" w:rsidRDefault="00F664D7" w:rsidP="00F664D7">
            <w:pPr>
              <w:pStyle w:val="aff4"/>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3</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01CF6" w14:textId="77777777" w:rsidR="00F664D7" w:rsidRPr="00203C8E" w:rsidRDefault="00F664D7" w:rsidP="00F664D7">
            <w:pPr>
              <w:tabs>
                <w:tab w:val="left" w:pos="2301"/>
              </w:tabs>
              <w:jc w:val="both"/>
            </w:pPr>
            <w:r w:rsidRPr="00203C8E">
              <w:rPr>
                <w:b/>
              </w:rPr>
              <w:t xml:space="preserve">Обязательно, </w:t>
            </w:r>
            <w:r w:rsidRPr="00203C8E">
              <w:rPr>
                <w:i/>
              </w:rPr>
              <w:t xml:space="preserve">если </w:t>
            </w:r>
            <w:r>
              <w:rPr>
                <w:i/>
              </w:rPr>
              <w:t>первые цифры номера счета получателя средств (атрибут «</w:t>
            </w:r>
            <w:r w:rsidRPr="000F00A7">
              <w:rPr>
                <w:i/>
              </w:rPr>
              <w:t>accountNumber</w:t>
            </w:r>
            <w:r>
              <w:rPr>
                <w:i/>
              </w:rPr>
              <w:t xml:space="preserve">») не равны </w:t>
            </w:r>
            <w:r w:rsidRPr="00C90995">
              <w:rPr>
                <w:i/>
              </w:rPr>
              <w:t>«03212», «03222», «03232», «03242», «03252», «03262» либо «03272»</w:t>
            </w:r>
          </w:p>
          <w:p w14:paraId="4FD3C5E9" w14:textId="77777777" w:rsidR="00F664D7" w:rsidRDefault="00F664D7" w:rsidP="00F664D7">
            <w:pPr>
              <w:pStyle w:val="aff4"/>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0A5C4C7F" w14:textId="77777777" w:rsidR="00F664D7" w:rsidRDefault="00F664D7" w:rsidP="00F664D7">
            <w:pPr>
              <w:pStyle w:val="aff4"/>
              <w:rPr>
                <w:rFonts w:ascii="Times New Roman" w:hAnsi="Times New Roman"/>
                <w:sz w:val="24"/>
                <w:szCs w:val="24"/>
              </w:rPr>
            </w:pPr>
            <w:r w:rsidRPr="00203C8E">
              <w:rPr>
                <w:rFonts w:ascii="Times New Roman" w:hAnsi="Times New Roman"/>
                <w:sz w:val="24"/>
                <w:szCs w:val="24"/>
              </w:rPr>
              <w:t xml:space="preserve">В случае отсутствия следует указывать значение «0». </w:t>
            </w:r>
          </w:p>
          <w:p w14:paraId="773AF1B3" w14:textId="11EF573E" w:rsidR="00F664D7" w:rsidRPr="00203C8E" w:rsidRDefault="00F664D7" w:rsidP="00F664D7">
            <w:pPr>
              <w:jc w:val="both"/>
              <w:rPr>
                <w:b/>
                <w:i/>
                <w:szCs w:val="24"/>
              </w:rPr>
            </w:pPr>
            <w:r w:rsidRPr="00203C8E">
              <w:rPr>
                <w:i/>
                <w:szCs w:val="24"/>
              </w:rPr>
              <w:t>Все символы одновременно не должны принимать значение ноль («0»).</w:t>
            </w:r>
          </w:p>
        </w:tc>
      </w:tr>
      <w:tr w:rsidR="00F664D7" w:rsidRPr="00203C8E" w14:paraId="791BF67E"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D6FAC" w14:textId="77777777" w:rsidR="00F664D7" w:rsidRPr="00203C8E" w:rsidRDefault="00F664D7" w:rsidP="00F664D7">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1D92D" w14:textId="1E372589" w:rsidR="00F664D7" w:rsidRPr="00203C8E" w:rsidRDefault="00F664D7" w:rsidP="00F664D7">
            <w:pPr>
              <w:pStyle w:val="aff4"/>
              <w:spacing w:after="0"/>
              <w:ind w:left="118"/>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7B4CA" w14:textId="77777777" w:rsidR="00F664D7" w:rsidRPr="00203C8E" w:rsidRDefault="00F664D7" w:rsidP="00F664D7">
            <w:pPr>
              <w:pStyle w:val="aff4"/>
              <w:rPr>
                <w:rFonts w:ascii="Times New Roman" w:hAnsi="Times New Roman"/>
                <w:bCs/>
                <w:sz w:val="24"/>
                <w:szCs w:val="24"/>
              </w:rPr>
            </w:pPr>
            <w:r w:rsidRPr="00203C8E">
              <w:rPr>
                <w:rFonts w:ascii="Times New Roman" w:hAnsi="Times New Roman"/>
                <w:bCs/>
                <w:sz w:val="24"/>
                <w:szCs w:val="24"/>
              </w:rPr>
              <w:t>Поле номер 105:</w:t>
            </w:r>
          </w:p>
          <w:p w14:paraId="473555F5" w14:textId="70CF6FD0" w:rsidR="00F664D7" w:rsidRPr="00203C8E" w:rsidRDefault="00F664D7" w:rsidP="00F664D7">
            <w:pPr>
              <w:pStyle w:val="aff4"/>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F8433" w14:textId="610174DF" w:rsidR="00F664D7" w:rsidRPr="00203C8E" w:rsidRDefault="00F664D7" w:rsidP="00F664D7">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F7D76" w14:textId="735D036B" w:rsidR="00F664D7" w:rsidRPr="00F664D7" w:rsidRDefault="00F664D7" w:rsidP="00F664D7">
            <w:pPr>
              <w:pStyle w:val="aff4"/>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4</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80F12" w14:textId="77777777" w:rsidR="00F664D7" w:rsidRPr="00203C8E" w:rsidRDefault="00F664D7" w:rsidP="00F664D7">
            <w:pPr>
              <w:jc w:val="both"/>
            </w:pPr>
            <w:r w:rsidRPr="00203C8E">
              <w:rPr>
                <w:b/>
              </w:rPr>
              <w:t xml:space="preserve">Обязательно, </w:t>
            </w:r>
            <w:r w:rsidRPr="00203C8E">
              <w:rPr>
                <w:i/>
              </w:rPr>
              <w:t xml:space="preserve">если </w:t>
            </w:r>
            <w:r>
              <w:rPr>
                <w:i/>
              </w:rPr>
              <w:t>первые цифры номера счета получателя средств (атрибут «</w:t>
            </w:r>
            <w:r w:rsidRPr="000F00A7">
              <w:rPr>
                <w:i/>
              </w:rPr>
              <w:t>accountNumber</w:t>
            </w:r>
            <w:r>
              <w:rPr>
                <w:i/>
              </w:rPr>
              <w:t xml:space="preserve">») не равны </w:t>
            </w:r>
            <w:r w:rsidRPr="00C90995">
              <w:rPr>
                <w:i/>
              </w:rPr>
              <w:t>«03212», «03222», «03232», «03242», «03252», «03262» либо «03272»</w:t>
            </w:r>
          </w:p>
          <w:p w14:paraId="4CB6E48E" w14:textId="77777777" w:rsidR="00F664D7" w:rsidRDefault="00F664D7" w:rsidP="00F664D7">
            <w:pPr>
              <w:pStyle w:val="aff4"/>
              <w:rPr>
                <w:rFonts w:ascii="Times New Roman" w:hAnsi="Times New Roman"/>
                <w:sz w:val="24"/>
                <w:szCs w:val="24"/>
              </w:rPr>
            </w:pPr>
            <w:r w:rsidRPr="00203C8E">
              <w:rPr>
                <w:rFonts w:ascii="Times New Roman" w:hAnsi="Times New Roman"/>
                <w:sz w:val="24"/>
                <w:szCs w:val="24"/>
              </w:rPr>
              <w:t>В случае отсутствия следует указывать значение «0».</w:t>
            </w:r>
          </w:p>
          <w:p w14:paraId="1F6AEC36" w14:textId="77777777" w:rsidR="00F664D7" w:rsidRDefault="00F664D7" w:rsidP="00F664D7">
            <w:pPr>
              <w:pStyle w:val="aff4"/>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r w:rsidRPr="00203C8E">
              <w:rPr>
                <w:rFonts w:ascii="Times New Roman" w:hAnsi="Times New Roman"/>
                <w:sz w:val="24"/>
                <w:szCs w:val="24"/>
              </w:rPr>
              <w:t>Значение «0» может указываться, если первые цифры номера счета получателя средств (</w:t>
            </w:r>
            <w:r>
              <w:rPr>
                <w:rFonts w:ascii="Times New Roman" w:hAnsi="Times New Roman"/>
                <w:sz w:val="24"/>
                <w:szCs w:val="24"/>
              </w:rPr>
              <w:t>атрибут «</w:t>
            </w:r>
            <w:r>
              <w:rPr>
                <w:rFonts w:ascii="Times New Roman" w:hAnsi="Times New Roman"/>
                <w:sz w:val="24"/>
                <w:szCs w:val="24"/>
                <w:lang w:val="en-US"/>
              </w:rPr>
              <w:t>a</w:t>
            </w:r>
            <w:r w:rsidRPr="00203C8E">
              <w:rPr>
                <w:rFonts w:ascii="Times New Roman" w:hAnsi="Times New Roman"/>
                <w:sz w:val="24"/>
                <w:szCs w:val="24"/>
              </w:rPr>
              <w:t>ccountNumber</w:t>
            </w:r>
            <w:r>
              <w:rPr>
                <w:rFonts w:ascii="Times New Roman" w:hAnsi="Times New Roman"/>
                <w:sz w:val="24"/>
                <w:szCs w:val="24"/>
              </w:rPr>
              <w:t>»</w:t>
            </w:r>
            <w:r w:rsidRPr="00203C8E">
              <w:rPr>
                <w:rFonts w:ascii="Times New Roman" w:hAnsi="Times New Roman"/>
                <w:sz w:val="24"/>
                <w:szCs w:val="24"/>
              </w:rPr>
              <w:t>) равны «</w:t>
            </w:r>
            <w:r>
              <w:rPr>
                <w:rFonts w:ascii="Times New Roman" w:hAnsi="Times New Roman"/>
                <w:sz w:val="24"/>
                <w:szCs w:val="24"/>
              </w:rPr>
              <w:t>03100</w:t>
            </w:r>
            <w:r w:rsidRPr="00203C8E">
              <w:rPr>
                <w:rFonts w:ascii="Times New Roman" w:hAnsi="Times New Roman"/>
                <w:sz w:val="24"/>
                <w:szCs w:val="24"/>
              </w:rPr>
              <w:t>» и КБК начинается на «153» или если первые цифры номера счета получателя средств (</w:t>
            </w:r>
            <w:r>
              <w:rPr>
                <w:rFonts w:ascii="Times New Roman" w:hAnsi="Times New Roman"/>
                <w:sz w:val="24"/>
                <w:szCs w:val="24"/>
              </w:rPr>
              <w:t>атрибут «а</w:t>
            </w:r>
            <w:r w:rsidRPr="00203C8E">
              <w:rPr>
                <w:rFonts w:ascii="Times New Roman" w:hAnsi="Times New Roman"/>
                <w:sz w:val="24"/>
                <w:szCs w:val="24"/>
              </w:rPr>
              <w:t>ccountNumber</w:t>
            </w:r>
            <w:r>
              <w:rPr>
                <w:rFonts w:ascii="Times New Roman" w:hAnsi="Times New Roman"/>
                <w:sz w:val="24"/>
                <w:szCs w:val="24"/>
              </w:rPr>
              <w:t>»</w:t>
            </w:r>
            <w:r w:rsidRPr="00203C8E">
              <w:rPr>
                <w:rFonts w:ascii="Times New Roman" w:hAnsi="Times New Roman"/>
                <w:sz w:val="24"/>
                <w:szCs w:val="24"/>
              </w:rPr>
              <w:t>) не равны «</w:t>
            </w:r>
            <w:r>
              <w:rPr>
                <w:rFonts w:ascii="Times New Roman" w:hAnsi="Times New Roman"/>
                <w:sz w:val="24"/>
                <w:szCs w:val="24"/>
              </w:rPr>
              <w:t>03100</w:t>
            </w:r>
            <w:r w:rsidRPr="00203C8E">
              <w:rPr>
                <w:rFonts w:ascii="Times New Roman" w:hAnsi="Times New Roman"/>
                <w:sz w:val="24"/>
                <w:szCs w:val="24"/>
              </w:rPr>
              <w:t>»</w:t>
            </w:r>
            <w:r>
              <w:rPr>
                <w:rFonts w:ascii="Times New Roman" w:hAnsi="Times New Roman"/>
                <w:sz w:val="24"/>
                <w:szCs w:val="24"/>
              </w:rPr>
              <w:t>.</w:t>
            </w:r>
          </w:p>
          <w:p w14:paraId="37ACBEAE" w14:textId="63F4982D" w:rsidR="00F664D7" w:rsidRPr="00203C8E" w:rsidRDefault="00F664D7" w:rsidP="00F664D7">
            <w:pPr>
              <w:tabs>
                <w:tab w:val="left" w:pos="2301"/>
              </w:tabs>
              <w:jc w:val="both"/>
              <w:rPr>
                <w:b/>
              </w:rPr>
            </w:pPr>
            <w:r w:rsidRPr="00203C8E">
              <w:rPr>
                <w:i/>
                <w:szCs w:val="24"/>
              </w:rPr>
              <w:lastRenderedPageBreak/>
              <w:t>Все знаки (цифры) одновременно не могут принимать значение ноль («0»).</w:t>
            </w:r>
          </w:p>
        </w:tc>
      </w:tr>
      <w:tr w:rsidR="00B20C13" w:rsidRPr="00F56153" w14:paraId="63837DF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5ACD8" w14:textId="77777777" w:rsidR="00B20C13" w:rsidRPr="00203C8E" w:rsidRDefault="00B20C13" w:rsidP="00B20C13">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4A46D" w14:textId="7D8936C1" w:rsidR="00B20C13" w:rsidRPr="00203C8E" w:rsidRDefault="00B20C13" w:rsidP="006112E7">
            <w:pPr>
              <w:pStyle w:val="aff4"/>
              <w:spacing w:after="0"/>
              <w:ind w:left="-80"/>
              <w:rPr>
                <w:rFonts w:ascii="Times New Roman" w:hAnsi="Times New Roman"/>
                <w:sz w:val="24"/>
                <w:szCs w:val="24"/>
              </w:rPr>
            </w:pPr>
            <w:r w:rsidRPr="00203C8E">
              <w:rPr>
                <w:rFonts w:ascii="Times New Roman" w:hAnsi="Times New Roman"/>
                <w:sz w:val="24"/>
                <w:szCs w:val="24"/>
                <w:lang w:val="en-US"/>
              </w:rPr>
              <w:t>Payee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7CB" w14:textId="14067E25" w:rsidR="00B20C13" w:rsidRPr="00203C8E" w:rsidRDefault="00B20C13" w:rsidP="00B20C13">
            <w:pPr>
              <w:pStyle w:val="aff4"/>
              <w:rPr>
                <w:rFonts w:ascii="Times New Roman" w:hAnsi="Times New Roman"/>
                <w:bCs/>
                <w:sz w:val="24"/>
                <w:szCs w:val="24"/>
              </w:rPr>
            </w:pPr>
            <w:r w:rsidRPr="00203C8E">
              <w:rPr>
                <w:rFonts w:ascii="Times New Roman" w:hAnsi="Times New Roman"/>
                <w:sz w:val="24"/>
                <w:szCs w:val="24"/>
              </w:rPr>
              <w:t>Сведения о получателе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5C115" w14:textId="2AD60C0C"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B94AC" w14:textId="77777777" w:rsidR="00B20C13" w:rsidRPr="00203C8E" w:rsidRDefault="00B20C13" w:rsidP="00B20C13">
            <w:pPr>
              <w:pStyle w:val="aff4"/>
              <w:rPr>
                <w:rFonts w:ascii="Times New Roman" w:hAnsi="Times New Roman"/>
                <w:sz w:val="24"/>
                <w:szCs w:val="24"/>
              </w:rPr>
            </w:pPr>
            <w:r w:rsidRPr="00203C8E">
              <w:rPr>
                <w:rFonts w:ascii="Times New Roman" w:hAnsi="Times New Roman"/>
                <w:sz w:val="24"/>
                <w:szCs w:val="24"/>
              </w:rPr>
              <w:t>Контейнер/</w:t>
            </w:r>
          </w:p>
          <w:p w14:paraId="036D0E29" w14:textId="04DA6B20" w:rsidR="00B20C13" w:rsidRPr="00F56153" w:rsidRDefault="00B20C13" w:rsidP="00F56153">
            <w:pPr>
              <w:pStyle w:val="aff4"/>
              <w:rPr>
                <w:rFonts w:ascii="Times New Roman" w:hAnsi="Times New Roman"/>
                <w:sz w:val="24"/>
                <w:szCs w:val="24"/>
              </w:rPr>
            </w:pPr>
            <w:r w:rsidRPr="00203C8E">
              <w:rPr>
                <w:rFonts w:ascii="Times New Roman" w:hAnsi="Times New Roman"/>
                <w:sz w:val="24"/>
                <w:szCs w:val="24"/>
              </w:rPr>
              <w:t>Основан</w:t>
            </w:r>
            <w:r w:rsidRPr="00F56153">
              <w:rPr>
                <w:rFonts w:ascii="Times New Roman" w:hAnsi="Times New Roman"/>
                <w:sz w:val="24"/>
                <w:szCs w:val="24"/>
              </w:rPr>
              <w:t xml:space="preserve"> </w:t>
            </w:r>
            <w:r w:rsidRPr="00203C8E">
              <w:rPr>
                <w:rFonts w:ascii="Times New Roman" w:hAnsi="Times New Roman"/>
                <w:sz w:val="24"/>
                <w:szCs w:val="24"/>
              </w:rPr>
              <w:t>на</w:t>
            </w:r>
            <w:r w:rsidRPr="00F56153">
              <w:rPr>
                <w:rFonts w:ascii="Times New Roman" w:hAnsi="Times New Roman"/>
                <w:sz w:val="24"/>
                <w:szCs w:val="24"/>
              </w:rPr>
              <w:t xml:space="preserve"> </w:t>
            </w:r>
            <w:r w:rsidRPr="00203C8E">
              <w:rPr>
                <w:rFonts w:ascii="Times New Roman" w:hAnsi="Times New Roman"/>
                <w:sz w:val="24"/>
                <w:szCs w:val="24"/>
              </w:rPr>
              <w:t>типе</w:t>
            </w:r>
            <w:r w:rsidRPr="00F56153">
              <w:rPr>
                <w:rFonts w:ascii="Times New Roman" w:hAnsi="Times New Roman"/>
                <w:sz w:val="24"/>
                <w:szCs w:val="24"/>
              </w:rPr>
              <w:t xml:space="preserve"> </w:t>
            </w:r>
            <w:r w:rsidRPr="00F56153">
              <w:rPr>
                <w:rFonts w:ascii="Times New Roman" w:hAnsi="Times New Roman"/>
                <w:sz w:val="24"/>
                <w:szCs w:val="24"/>
                <w:lang w:val="en-US"/>
              </w:rPr>
              <w:t>OrganizationType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w:t>
            </w:r>
            <w:r w:rsidR="00F56153">
              <w:rPr>
                <w:rFonts w:ascii="Times New Roman" w:hAnsi="Times New Roman"/>
                <w:sz w:val="24"/>
                <w:szCs w:val="24"/>
              </w:rPr>
              <w:t>см.</w:t>
            </w:r>
            <w:r w:rsidR="00D33E4F">
              <w:rPr>
                <w:rFonts w:ascii="Times New Roman" w:hAnsi="Times New Roman"/>
                <w:sz w:val="24"/>
                <w:szCs w:val="24"/>
              </w:rPr>
              <w:t xml:space="preserve"> </w:t>
            </w:r>
            <w:r w:rsidR="004C65B5">
              <w:rPr>
                <w:rFonts w:ascii="Times New Roman" w:hAnsi="Times New Roman"/>
                <w:sz w:val="24"/>
                <w:szCs w:val="24"/>
              </w:rPr>
              <w:t xml:space="preserve">в </w:t>
            </w:r>
            <w:r w:rsidR="004C65B5" w:rsidRPr="00203C8E">
              <w:rPr>
                <w:rFonts w:ascii="Times New Roman" w:hAnsi="Times New Roman"/>
                <w:sz w:val="24"/>
                <w:szCs w:val="24"/>
              </w:rPr>
              <w:t>Таблице</w:t>
            </w:r>
            <w:r w:rsidR="00F56153">
              <w:rPr>
                <w:rFonts w:ascii="Times New Roman" w:hAnsi="Times New Roman"/>
                <w:sz w:val="24"/>
                <w:szCs w:val="24"/>
              </w:rPr>
              <w:t xml:space="preserve"> 3 </w:t>
            </w:r>
            <w:r w:rsidR="004C65B5">
              <w:rPr>
                <w:rFonts w:ascii="Times New Roman" w:hAnsi="Times New Roman"/>
                <w:sz w:val="24"/>
                <w:szCs w:val="24"/>
              </w:rPr>
              <w:t>раздела</w:t>
            </w:r>
            <w:r w:rsidR="00F56153">
              <w:rPr>
                <w:rFonts w:ascii="Times New Roman" w:hAnsi="Times New Roman"/>
                <w:sz w:val="24"/>
                <w:szCs w:val="24"/>
              </w:rPr>
              <w:t xml:space="preserve">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4F1F8" w14:textId="77777777" w:rsidR="00B20C13" w:rsidRPr="00F56153" w:rsidRDefault="00B20C13" w:rsidP="00B20C13">
            <w:pPr>
              <w:jc w:val="both"/>
              <w:rPr>
                <w:b/>
              </w:rPr>
            </w:pPr>
          </w:p>
        </w:tc>
      </w:tr>
      <w:tr w:rsidR="00B20C13" w:rsidRPr="00203C8E" w14:paraId="7CFCC894"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38F05" w14:textId="77777777" w:rsidR="00B20C13" w:rsidRPr="00F56153"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2AA41" w14:textId="2F698C8C" w:rsidR="00B20C13" w:rsidRPr="00203C8E" w:rsidRDefault="00B20C13" w:rsidP="00B20C13">
            <w:pPr>
              <w:pStyle w:val="aff4"/>
              <w:spacing w:after="0"/>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1B617" w14:textId="7777777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Поле номер 16:</w:t>
            </w:r>
          </w:p>
          <w:p w14:paraId="674A479E" w14:textId="16F38B64" w:rsidR="00B20C13" w:rsidRPr="00203C8E" w:rsidRDefault="00B20C13" w:rsidP="00B20C13">
            <w:pPr>
              <w:pStyle w:val="aff4"/>
              <w:rPr>
                <w:rFonts w:ascii="Times New Roman" w:hAnsi="Times New Roman"/>
                <w:sz w:val="24"/>
                <w:szCs w:val="24"/>
              </w:rPr>
            </w:pPr>
            <w:r w:rsidRPr="00203C8E">
              <w:rPr>
                <w:rFonts w:ascii="Times New Roman" w:hAnsi="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A6798" w14:textId="183738B2"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4FAF9" w14:textId="21942DD2" w:rsidR="00B20C13" w:rsidRPr="00203C8E" w:rsidRDefault="00B20C13" w:rsidP="00B20C13">
            <w:pPr>
              <w:pStyle w:val="aff4"/>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5</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D0A9C" w14:textId="77777777" w:rsidR="00B20C13" w:rsidRPr="00203C8E" w:rsidRDefault="00B20C13" w:rsidP="00B20C13">
            <w:pPr>
              <w:jc w:val="both"/>
              <w:rPr>
                <w:b/>
              </w:rPr>
            </w:pPr>
          </w:p>
        </w:tc>
      </w:tr>
      <w:tr w:rsidR="00B20C13" w:rsidRPr="00203C8E" w14:paraId="1098FF46"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08F7B"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141D" w14:textId="7271B515" w:rsidR="00B20C13" w:rsidRPr="00203C8E" w:rsidRDefault="00B20C13" w:rsidP="00B20C13">
            <w:pPr>
              <w:pStyle w:val="aff4"/>
              <w:spacing w:after="0"/>
              <w:ind w:left="118"/>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CDC58" w14:textId="7777777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Поле номер 61:</w:t>
            </w:r>
          </w:p>
          <w:p w14:paraId="46195960" w14:textId="2CDDDD3C" w:rsidR="00B20C13" w:rsidRPr="00203C8E" w:rsidRDefault="00B20C13" w:rsidP="00B20C13">
            <w:pPr>
              <w:pStyle w:val="aff4"/>
              <w:rPr>
                <w:rFonts w:ascii="Times New Roman" w:hAnsi="Times New Roman"/>
                <w:bCs/>
                <w:sz w:val="24"/>
                <w:szCs w:val="24"/>
              </w:rPr>
            </w:pPr>
            <w:r w:rsidRPr="00203C8E">
              <w:rPr>
                <w:rFonts w:ascii="Times New Roman" w:hAnsi="Times New Roman"/>
                <w:sz w:val="24"/>
                <w:szCs w:val="24"/>
              </w:rPr>
              <w:t>ИНН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6A498" w14:textId="567D024A"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54A90" w14:textId="24003D7D"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6</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A4D02" w14:textId="77777777" w:rsidR="00B20C13" w:rsidRPr="00203C8E" w:rsidRDefault="00B20C13" w:rsidP="00B20C13">
            <w:pPr>
              <w:jc w:val="both"/>
              <w:rPr>
                <w:b/>
              </w:rPr>
            </w:pPr>
          </w:p>
        </w:tc>
      </w:tr>
      <w:tr w:rsidR="00B20C13" w:rsidRPr="00203C8E" w14:paraId="7C45E3B3"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F3C98"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46C3C" w14:textId="5A6465D3" w:rsidR="00B20C13" w:rsidRPr="00203C8E" w:rsidRDefault="00B20C13" w:rsidP="00B20C13">
            <w:pPr>
              <w:pStyle w:val="aff4"/>
              <w:spacing w:after="0"/>
              <w:ind w:left="118"/>
              <w:rPr>
                <w:rFonts w:ascii="Times New Roman" w:hAnsi="Times New Roman"/>
                <w:sz w:val="24"/>
                <w:szCs w:val="24"/>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4331" w14:textId="7777777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Поле номер 103:</w:t>
            </w:r>
          </w:p>
          <w:p w14:paraId="72190B8A" w14:textId="0A558C17"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КПП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CB3DB" w14:textId="0EEC074E"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CA2D0" w14:textId="5EF55493"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7</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EDFA1" w14:textId="437B7021" w:rsidR="00B20C13" w:rsidRPr="00203C8E" w:rsidRDefault="00B20C13" w:rsidP="00B20C13">
            <w:pPr>
              <w:jc w:val="both"/>
              <w:rPr>
                <w:b/>
              </w:rPr>
            </w:pPr>
            <w:r w:rsidRPr="00BE79CE">
              <w:rPr>
                <w:i/>
                <w:szCs w:val="24"/>
              </w:rPr>
              <w:t xml:space="preserve">Если первые цифры номера </w:t>
            </w:r>
            <w:r>
              <w:rPr>
                <w:i/>
                <w:szCs w:val="24"/>
              </w:rPr>
              <w:t>счета получателя средств (атрибут «</w:t>
            </w:r>
            <w:r>
              <w:rPr>
                <w:i/>
                <w:szCs w:val="24"/>
                <w:lang w:val="en-US"/>
              </w:rPr>
              <w:t>a</w:t>
            </w:r>
            <w:r w:rsidRPr="00BE79CE">
              <w:rPr>
                <w:i/>
                <w:szCs w:val="24"/>
              </w:rPr>
              <w:t>ccountNumber</w:t>
            </w:r>
            <w:r>
              <w:rPr>
                <w:i/>
                <w:szCs w:val="24"/>
              </w:rPr>
              <w:t>»</w:t>
            </w:r>
            <w:r w:rsidRPr="00BE79CE">
              <w:rPr>
                <w:i/>
                <w:szCs w:val="24"/>
              </w:rPr>
              <w:t xml:space="preserve">) </w:t>
            </w:r>
            <w:r w:rsidRPr="009955A3">
              <w:rPr>
                <w:i/>
                <w:szCs w:val="24"/>
              </w:rPr>
              <w:t>«03212», «03222», «03232», «03242», «03252», «03262» либо «03272»</w:t>
            </w:r>
            <w:r w:rsidRPr="00BE79CE">
              <w:rPr>
                <w:i/>
                <w:szCs w:val="24"/>
              </w:rPr>
              <w:t>, то допускается указание значения «0»</w:t>
            </w:r>
          </w:p>
        </w:tc>
      </w:tr>
      <w:tr w:rsidR="00B20C13" w:rsidRPr="00203C8E" w14:paraId="3AF3059C"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9DD97"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6F765" w14:textId="71898B8F" w:rsidR="00B20C13" w:rsidRPr="00203C8E" w:rsidRDefault="00B20C13" w:rsidP="00B20C13">
            <w:pPr>
              <w:pStyle w:val="aff4"/>
              <w:spacing w:after="0"/>
              <w:ind w:left="118"/>
              <w:rPr>
                <w:rFonts w:ascii="Times New Roman" w:hAnsi="Times New Roman"/>
                <w:sz w:val="24"/>
                <w:szCs w:val="24"/>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BEA87" w14:textId="77777777" w:rsidR="00B20C13" w:rsidRPr="00203C8E" w:rsidRDefault="00B20C13" w:rsidP="00B20C13">
            <w:pPr>
              <w:pStyle w:val="aff4"/>
              <w:spacing w:after="0"/>
              <w:rPr>
                <w:rFonts w:ascii="Times New Roman" w:hAnsi="Times New Roman"/>
                <w:bCs/>
                <w:sz w:val="24"/>
                <w:szCs w:val="24"/>
              </w:rPr>
            </w:pPr>
            <w:r w:rsidRPr="00203C8E">
              <w:rPr>
                <w:rFonts w:ascii="Times New Roman" w:hAnsi="Times New Roman"/>
                <w:bCs/>
                <w:sz w:val="24"/>
                <w:szCs w:val="24"/>
              </w:rPr>
              <w:t>Поле номер 200:</w:t>
            </w:r>
          </w:p>
          <w:p w14:paraId="18ADBC2E" w14:textId="7821275D" w:rsidR="00B20C13" w:rsidRPr="00203C8E" w:rsidRDefault="00B20C13" w:rsidP="00B20C13">
            <w:pPr>
              <w:pStyle w:val="aff4"/>
              <w:rPr>
                <w:rFonts w:ascii="Times New Roman" w:hAnsi="Times New Roman"/>
                <w:bCs/>
                <w:sz w:val="24"/>
                <w:szCs w:val="24"/>
              </w:rPr>
            </w:pPr>
            <w:r w:rsidRPr="00203C8E">
              <w:rPr>
                <w:rFonts w:ascii="Times New Roman" w:hAnsi="Times New Roman"/>
                <w:bCs/>
                <w:sz w:val="24"/>
                <w:szCs w:val="24"/>
              </w:rPr>
              <w:t>ОГРН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E60F" w14:textId="2AF01153"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EB3E0" w14:textId="524E21F7"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8</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7DD3" w14:textId="77777777" w:rsidR="00B20C13" w:rsidRPr="00203C8E" w:rsidRDefault="00B20C13" w:rsidP="00B20C13">
            <w:pPr>
              <w:jc w:val="both"/>
              <w:rPr>
                <w:b/>
              </w:rPr>
            </w:pPr>
          </w:p>
        </w:tc>
      </w:tr>
      <w:tr w:rsidR="00B20C13" w:rsidRPr="00203C8E" w14:paraId="39D41E6E"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154B9" w14:textId="77777777" w:rsidR="00B20C13" w:rsidRPr="00203C8E" w:rsidRDefault="00B20C13" w:rsidP="00B20C13">
            <w:pPr>
              <w:pStyle w:val="aff4"/>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C0B95" w14:textId="473517C0" w:rsidR="00B20C13" w:rsidRPr="00203C8E" w:rsidRDefault="00B20C13" w:rsidP="006112E7">
            <w:pPr>
              <w:pStyle w:val="aff4"/>
              <w:spacing w:after="0"/>
              <w:ind w:left="-80"/>
              <w:rPr>
                <w:rFonts w:ascii="Times New Roman" w:hAnsi="Times New Roman"/>
                <w:sz w:val="24"/>
                <w:szCs w:val="24"/>
                <w:lang w:val="en-US"/>
              </w:rPr>
            </w:pPr>
            <w:r w:rsidRPr="00203C8E">
              <w:rPr>
                <w:rFonts w:ascii="Times New Roman" w:hAnsi="Times New Roman"/>
                <w:sz w:val="24"/>
                <w:szCs w:val="24"/>
                <w:lang w:val="en-US"/>
              </w:rPr>
              <w:t>OrgAccount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52CD2" w14:textId="5ADCF964" w:rsidR="00B20C13" w:rsidRPr="00203C8E" w:rsidRDefault="00B20C13" w:rsidP="00B20C13">
            <w:pPr>
              <w:pStyle w:val="aff4"/>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53807" w14:textId="6A584698"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92A2E" w14:textId="77777777"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Контейнер/</w:t>
            </w:r>
          </w:p>
          <w:p w14:paraId="4B831FD0" w14:textId="29F4154F" w:rsidR="00B20C13" w:rsidRPr="00B20C13" w:rsidRDefault="00B20C13" w:rsidP="00B20C13">
            <w:pPr>
              <w:pStyle w:val="aff4"/>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83C0B" w14:textId="13E22F13" w:rsidR="00B20C13" w:rsidRPr="00203C8E" w:rsidRDefault="00B20C13" w:rsidP="00B20C13">
            <w:pPr>
              <w:jc w:val="both"/>
              <w:rPr>
                <w:b/>
              </w:rPr>
            </w:pPr>
            <w:r w:rsidRPr="0026166F">
              <w:rPr>
                <w:bCs/>
                <w:szCs w:val="24"/>
              </w:rPr>
              <w:t>Рекомендуется заполнять в соответствии со справочником НСИ ГИС ГМП.</w:t>
            </w:r>
          </w:p>
        </w:tc>
      </w:tr>
      <w:tr w:rsidR="00B20C13" w:rsidRPr="00203C8E" w14:paraId="6A35EAA4"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BDBBF" w14:textId="77777777" w:rsidR="00B20C13" w:rsidRPr="00203C8E" w:rsidRDefault="00B20C13" w:rsidP="00544249">
            <w:pPr>
              <w:pStyle w:val="aff4"/>
              <w:numPr>
                <w:ilvl w:val="4"/>
                <w:numId w:val="7"/>
              </w:numPr>
              <w:pBdr>
                <w:top w:val="nil"/>
                <w:left w:val="nil"/>
                <w:bottom w:val="nil"/>
                <w:right w:val="nil"/>
                <w:between w:val="nil"/>
                <w:bar w:val="nil"/>
              </w:pBdr>
              <w:spacing w:after="0"/>
              <w:ind w:left="827" w:right="1615" w:hanging="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A09DF" w14:textId="3177794F" w:rsidR="00B20C13" w:rsidRPr="00203C8E" w:rsidRDefault="00B20C13" w:rsidP="00B20C13">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59C79" w14:textId="77777777" w:rsidR="00B20C13" w:rsidRPr="00203C8E" w:rsidRDefault="00B20C13" w:rsidP="00B20C13">
            <w:pPr>
              <w:pStyle w:val="aff4"/>
              <w:spacing w:after="0"/>
              <w:rPr>
                <w:rFonts w:ascii="Times New Roman" w:hAnsi="Times New Roman"/>
                <w:bCs/>
                <w:sz w:val="24"/>
                <w:szCs w:val="24"/>
              </w:rPr>
            </w:pPr>
            <w:r w:rsidRPr="00203C8E">
              <w:rPr>
                <w:rFonts w:ascii="Times New Roman" w:hAnsi="Times New Roman"/>
                <w:bCs/>
                <w:sz w:val="24"/>
                <w:szCs w:val="24"/>
              </w:rPr>
              <w:t>Поле номер 17:</w:t>
            </w:r>
          </w:p>
          <w:p w14:paraId="2679A7E6" w14:textId="6E00A073" w:rsidR="00B20C13" w:rsidRPr="00203C8E" w:rsidRDefault="00B20C13" w:rsidP="00B20C13">
            <w:pPr>
              <w:pStyle w:val="aff4"/>
              <w:spacing w:after="0"/>
              <w:rPr>
                <w:rFonts w:ascii="Times New Roman" w:hAnsi="Times New Roman"/>
                <w:bCs/>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AEE02" w14:textId="593B9C52" w:rsidR="00B20C13" w:rsidRPr="00203C8E" w:rsidRDefault="00B20C13" w:rsidP="00B20C1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99932" w14:textId="54B13A9F" w:rsidR="00B20C13" w:rsidRPr="00203C8E" w:rsidRDefault="00B20C13" w:rsidP="00B20C13">
            <w:pPr>
              <w:pStyle w:val="aff4"/>
              <w:spacing w:after="0"/>
              <w:rPr>
                <w:rFonts w:ascii="Times New Roman" w:hAnsi="Times New Roman"/>
                <w:sz w:val="24"/>
                <w:szCs w:val="24"/>
              </w:rPr>
            </w:pPr>
            <w:r w:rsidRPr="00203C8E">
              <w:rPr>
                <w:rFonts w:ascii="Times New Roman" w:hAnsi="Times New Roman"/>
                <w:sz w:val="24"/>
                <w:szCs w:val="24"/>
              </w:rPr>
              <w:t xml:space="preserve">AccountNumType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9</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6DE2C" w14:textId="77777777" w:rsidR="00B20C13" w:rsidRPr="0026166F" w:rsidRDefault="00B20C13" w:rsidP="00B20C13">
            <w:pPr>
              <w:jc w:val="both"/>
              <w:rPr>
                <w:bCs/>
                <w:szCs w:val="24"/>
              </w:rPr>
            </w:pPr>
          </w:p>
        </w:tc>
      </w:tr>
      <w:tr w:rsidR="00544249" w:rsidRPr="00203C8E" w14:paraId="258F988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1587" w14:textId="77777777" w:rsidR="00544249" w:rsidRPr="00203C8E" w:rsidRDefault="00544249" w:rsidP="00544249">
            <w:pPr>
              <w:pStyle w:val="aff4"/>
              <w:numPr>
                <w:ilvl w:val="4"/>
                <w:numId w:val="7"/>
              </w:numPr>
              <w:pBdr>
                <w:top w:val="nil"/>
                <w:left w:val="nil"/>
                <w:bottom w:val="nil"/>
                <w:right w:val="nil"/>
                <w:between w:val="nil"/>
                <w:bar w:val="nil"/>
              </w:pBdr>
              <w:spacing w:after="0"/>
              <w:ind w:left="827" w:right="1615" w:hanging="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CA59F" w14:textId="476D0650" w:rsidR="00544249" w:rsidRPr="00203C8E" w:rsidRDefault="00544249" w:rsidP="00544249">
            <w:pPr>
              <w:pStyle w:val="aff4"/>
              <w:spacing w:after="0"/>
              <w:ind w:left="118"/>
              <w:rPr>
                <w:rFonts w:ascii="Times New Roman" w:hAnsi="Times New Roman"/>
                <w:sz w:val="24"/>
                <w:szCs w:val="24"/>
                <w:lang w:val="en-US"/>
              </w:rPr>
            </w:pPr>
            <w:r w:rsidRPr="00203C8E">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AACD6" w14:textId="3C97FC0F" w:rsidR="00544249" w:rsidRPr="00203C8E" w:rsidRDefault="00544249" w:rsidP="00544249">
            <w:pPr>
              <w:pStyle w:val="aff4"/>
              <w:spacing w:after="0"/>
              <w:rPr>
                <w:rFonts w:ascii="Times New Roman" w:hAnsi="Times New Roman"/>
                <w:bCs/>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5730C" w14:textId="2DADB2DA" w:rsidR="00544249" w:rsidRPr="00203C8E" w:rsidRDefault="00544249" w:rsidP="00544249">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B5D03" w14:textId="624EA1B6" w:rsidR="00544249" w:rsidRPr="00203C8E" w:rsidRDefault="00544249" w:rsidP="00544249">
            <w:pPr>
              <w:pStyle w:val="aff4"/>
              <w:spacing w:after="0"/>
              <w:rPr>
                <w:rFonts w:ascii="Times New Roman" w:hAnsi="Times New Roman"/>
                <w:sz w:val="24"/>
                <w:szCs w:val="24"/>
              </w:rPr>
            </w:pPr>
            <w:r w:rsidRPr="00203C8E">
              <w:rPr>
                <w:rFonts w:ascii="Times New Roman" w:hAnsi="Times New Roman"/>
                <w:sz w:val="24"/>
                <w:szCs w:val="24"/>
                <w:lang w:val="en-US"/>
              </w:rPr>
              <w:t>BankType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4 раздела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C2B22" w14:textId="77777777" w:rsidR="00544249" w:rsidRPr="0026166F" w:rsidRDefault="00544249" w:rsidP="00544249">
            <w:pPr>
              <w:jc w:val="both"/>
              <w:rPr>
                <w:bCs/>
                <w:szCs w:val="24"/>
              </w:rPr>
            </w:pPr>
          </w:p>
        </w:tc>
      </w:tr>
    </w:tbl>
    <w:p w14:paraId="7855F165" w14:textId="77777777" w:rsidR="0031009B" w:rsidRPr="00203C8E" w:rsidRDefault="0031009B" w:rsidP="006C3599">
      <w:pPr>
        <w:pStyle w:val="af3"/>
        <w:widowControl w:val="0"/>
        <w:spacing w:line="240" w:lineRule="auto"/>
        <w:ind w:firstLine="0"/>
        <w:rPr>
          <w:b/>
          <w:bCs/>
        </w:rPr>
      </w:pPr>
    </w:p>
    <w:p w14:paraId="141AAA47" w14:textId="77777777" w:rsidR="0031009B" w:rsidRPr="00203C8E" w:rsidRDefault="0031009B" w:rsidP="00042435">
      <w:pPr>
        <w:pStyle w:val="Head2"/>
        <w:rPr>
          <w:snapToGrid w:val="0"/>
        </w:rPr>
      </w:pPr>
      <w:bookmarkStart w:id="24" w:name="_Toc112813002"/>
      <w:r w:rsidRPr="00203C8E">
        <w:rPr>
          <w:snapToGrid w:val="0"/>
        </w:rPr>
        <w:t>Описание полей ответа на запрос</w:t>
      </w:r>
      <w:bookmarkEnd w:id="24"/>
    </w:p>
    <w:tbl>
      <w:tblPr>
        <w:tblStyle w:val="TableNormal"/>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559"/>
        <w:gridCol w:w="1843"/>
        <w:gridCol w:w="3118"/>
      </w:tblGrid>
      <w:tr w:rsidR="0031009B" w:rsidRPr="00203C8E" w14:paraId="5E509CF5" w14:textId="77777777" w:rsidTr="00FD4DD8">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203C8E" w:rsidRDefault="0031009B" w:rsidP="00FA5842">
            <w:pPr>
              <w:pStyle w:val="af2"/>
              <w:rPr>
                <w:rFonts w:ascii="Times New Roman" w:cs="Times New Roman"/>
              </w:rPr>
            </w:pPr>
            <w:r w:rsidRPr="00203C8E">
              <w:rPr>
                <w:rFonts w:ascii="Times New Roman" w:cs="Times New Roman"/>
                <w:szCs w:val="20"/>
              </w:rPr>
              <w:t>Требования к заполнению</w:t>
            </w:r>
            <w:r w:rsidR="003F5A98" w:rsidRPr="00203C8E">
              <w:rPr>
                <w:rStyle w:val="affd"/>
                <w:rFonts w:cs="Times New Roman"/>
                <w:szCs w:val="20"/>
              </w:rPr>
              <w:footnoteReference w:id="2"/>
            </w:r>
            <w:r w:rsidRPr="00203C8E">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FD4DD8" w:rsidRPr="000614F3" w14:paraId="5A66DCD6"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FB7A4" w14:textId="77777777" w:rsidR="00FD4DD8" w:rsidRPr="000614F3" w:rsidRDefault="00FD4DD8" w:rsidP="00BE781A">
            <w:pPr>
              <w:pStyle w:val="af6"/>
              <w:numPr>
                <w:ilvl w:val="0"/>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BB4F" w14:textId="7D64AA1F" w:rsidR="00FD4DD8" w:rsidRPr="000614F3" w:rsidRDefault="009614AB" w:rsidP="00211473">
            <w:pPr>
              <w:pStyle w:val="aff4"/>
              <w:rPr>
                <w:rFonts w:ascii="Times New Roman" w:hAnsi="Times New Roman"/>
                <w:sz w:val="24"/>
                <w:szCs w:val="24"/>
                <w:lang w:val="en-US"/>
              </w:rPr>
            </w:pPr>
            <w:r w:rsidRPr="009614AB">
              <w:rPr>
                <w:rFonts w:ascii="Times New Roman" w:hAnsi="Times New Roman"/>
                <w:sz w:val="24"/>
                <w:szCs w:val="24"/>
                <w:lang w:val="en-US"/>
              </w:rPr>
              <w:t>PaymentCheckResponse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2B067" w14:textId="01FBA7B9" w:rsidR="00FD4DD8" w:rsidRPr="000614F3" w:rsidRDefault="009614AB" w:rsidP="00211473">
            <w:pPr>
              <w:pStyle w:val="aff4"/>
              <w:rPr>
                <w:rFonts w:ascii="Times New Roman" w:hAnsi="Times New Roman"/>
                <w:sz w:val="24"/>
                <w:szCs w:val="24"/>
              </w:rPr>
            </w:pPr>
            <w:r w:rsidRPr="009614AB">
              <w:rPr>
                <w:rFonts w:ascii="Times New Roman" w:hAnsi="Times New Roman"/>
                <w:sz w:val="24"/>
                <w:szCs w:val="24"/>
              </w:rPr>
              <w:t>Ответ на запрос проверки значений реквизитов распоряжения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61CC8" w14:textId="0DA80BAB"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 xml:space="preserve">1, обязательно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03CA8" w14:textId="77777777" w:rsidR="00FD4DD8" w:rsidRPr="00FD4DD8" w:rsidRDefault="00FD4DD8" w:rsidP="00211473">
            <w:pPr>
              <w:pStyle w:val="aff4"/>
              <w:spacing w:after="0"/>
              <w:rPr>
                <w:rFonts w:ascii="Times New Roman" w:hAnsi="Times New Roman"/>
                <w:sz w:val="24"/>
                <w:szCs w:val="24"/>
              </w:rPr>
            </w:pPr>
            <w:r w:rsidRPr="000614F3">
              <w:rPr>
                <w:rFonts w:ascii="Times New Roman" w:hAnsi="Times New Roman"/>
                <w:sz w:val="24"/>
                <w:szCs w:val="24"/>
              </w:rPr>
              <w:t>Контейнер</w:t>
            </w:r>
            <w:r w:rsidRPr="00FD4DD8">
              <w:rPr>
                <w:rFonts w:ascii="Times New Roman" w:hAnsi="Times New Roman"/>
                <w:sz w:val="24"/>
                <w:szCs w:val="24"/>
              </w:rPr>
              <w:t>/</w:t>
            </w:r>
          </w:p>
          <w:p w14:paraId="4ECB1BCB" w14:textId="3365ED33" w:rsidR="00FD4DD8" w:rsidRPr="000614F3" w:rsidRDefault="00FD4DD8" w:rsidP="00211473">
            <w:pPr>
              <w:pStyle w:val="aff4"/>
              <w:spacing w:after="0"/>
              <w:rPr>
                <w:rFonts w:ascii="Times New Roman" w:hAnsi="Times New Roman"/>
                <w:sz w:val="24"/>
                <w:szCs w:val="24"/>
              </w:rPr>
            </w:pPr>
            <w:r w:rsidRPr="000614F3">
              <w:rPr>
                <w:rFonts w:ascii="Times New Roman" w:hAnsi="Times New Roman"/>
                <w:sz w:val="24"/>
                <w:szCs w:val="24"/>
              </w:rPr>
              <w:t>Основан на типе ResponseType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2 раздела 4.3)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60D3E" w14:textId="77777777" w:rsidR="00FD4DD8" w:rsidRPr="000614F3" w:rsidRDefault="00FD4DD8" w:rsidP="00211473">
            <w:pPr>
              <w:pStyle w:val="aff4"/>
              <w:rPr>
                <w:rFonts w:ascii="Times New Roman" w:hAnsi="Times New Roman"/>
                <w:sz w:val="24"/>
                <w:szCs w:val="24"/>
              </w:rPr>
            </w:pPr>
          </w:p>
        </w:tc>
      </w:tr>
      <w:tr w:rsidR="00FD4DD8" w:rsidRPr="000614F3" w14:paraId="08C24E94"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2EB5D"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C1EA9" w14:textId="77777777" w:rsidR="00FD4DD8" w:rsidRPr="000614F3" w:rsidRDefault="00FD4DD8" w:rsidP="00211473">
            <w:pPr>
              <w:pStyle w:val="aff4"/>
              <w:ind w:left="61"/>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10500"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98F0B"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15BC2" w14:textId="77777777" w:rsidR="00FD4DD8" w:rsidRPr="000614F3" w:rsidRDefault="00FD4DD8" w:rsidP="00211473">
            <w:pPr>
              <w:pStyle w:val="aff4"/>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9F53F" w14:textId="77777777" w:rsidR="00FD4DD8" w:rsidRPr="000614F3" w:rsidRDefault="00FD4DD8" w:rsidP="00211473">
            <w:pPr>
              <w:pStyle w:val="aff4"/>
              <w:rPr>
                <w:rFonts w:ascii="Times New Roman" w:hAnsi="Times New Roman"/>
                <w:sz w:val="24"/>
                <w:szCs w:val="24"/>
              </w:rPr>
            </w:pPr>
          </w:p>
        </w:tc>
      </w:tr>
      <w:tr w:rsidR="00FD4DD8" w:rsidRPr="000614F3" w14:paraId="40D8DEA2"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D2B54"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0BC3" w14:textId="77777777" w:rsidR="00FD4DD8" w:rsidRPr="000614F3" w:rsidRDefault="00FD4DD8" w:rsidP="00211473">
            <w:pPr>
              <w:pStyle w:val="aff4"/>
              <w:ind w:left="61"/>
              <w:rPr>
                <w:rFonts w:ascii="Times New Roman" w:hAnsi="Times New Roman"/>
                <w:sz w:val="24"/>
                <w:szCs w:val="24"/>
              </w:rPr>
            </w:pPr>
            <w:r w:rsidRPr="000614F3">
              <w:rPr>
                <w:rFonts w:ascii="Times New Roman" w:hAnsi="Times New Roman"/>
                <w:sz w:val="24"/>
                <w:szCs w:val="24"/>
                <w:lang w:val="en-US"/>
              </w:rPr>
              <w:t>RqId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3EDF0" w14:textId="77777777" w:rsidR="00FD4DD8" w:rsidRPr="000614F3" w:rsidRDefault="00FD4DD8" w:rsidP="00211473">
            <w:pPr>
              <w:pStyle w:val="aff4"/>
              <w:rPr>
                <w:rFonts w:ascii="Times New Roman" w:hAnsi="Times New Roman"/>
                <w:sz w:val="24"/>
                <w:szCs w:val="28"/>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BEF93"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96B9" w14:textId="77777777" w:rsidR="00FD4DD8" w:rsidRPr="000614F3" w:rsidRDefault="00FD4DD8" w:rsidP="00211473">
            <w:pPr>
              <w:pStyle w:val="aff4"/>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CF327" w14:textId="77777777" w:rsidR="00FD4DD8" w:rsidRPr="000614F3" w:rsidRDefault="00FD4DD8" w:rsidP="00211473">
            <w:pPr>
              <w:pStyle w:val="aff4"/>
              <w:rPr>
                <w:rFonts w:ascii="Times New Roman" w:hAnsi="Times New Roman"/>
                <w:sz w:val="24"/>
                <w:szCs w:val="24"/>
              </w:rPr>
            </w:pPr>
          </w:p>
        </w:tc>
      </w:tr>
      <w:tr w:rsidR="00FD4DD8" w:rsidRPr="000614F3" w14:paraId="3E0673B7"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1C0EB"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EFEF" w14:textId="77777777" w:rsidR="00FD4DD8" w:rsidRPr="000614F3" w:rsidRDefault="00FD4DD8" w:rsidP="00211473">
            <w:pPr>
              <w:pStyle w:val="aff4"/>
              <w:ind w:left="61"/>
              <w:rPr>
                <w:rFonts w:ascii="Times New Roman" w:hAnsi="Times New Roman"/>
                <w:sz w:val="24"/>
                <w:szCs w:val="24"/>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B6143"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F4573"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7F4C9" w14:textId="530DDECB" w:rsidR="00FD4DD8" w:rsidRPr="000614F3" w:rsidRDefault="00FD4DD8" w:rsidP="00211473">
            <w:pPr>
              <w:pStyle w:val="aff4"/>
              <w:rPr>
                <w:rFonts w:ascii="Times New Roman" w:hAnsi="Times New Roman"/>
                <w:i/>
                <w:sz w:val="24"/>
                <w:szCs w:val="24"/>
              </w:rPr>
            </w:pPr>
            <w:r w:rsidRPr="000614F3">
              <w:rPr>
                <w:rFonts w:ascii="Times New Roman" w:hAnsi="Times New Roman"/>
                <w:sz w:val="24"/>
                <w:szCs w:val="24"/>
              </w:rPr>
              <w:t xml:space="preserve">URNType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C313" w14:textId="77777777" w:rsidR="00FD4DD8" w:rsidRPr="000614F3" w:rsidRDefault="00FD4DD8" w:rsidP="00211473">
            <w:pPr>
              <w:pStyle w:val="aff4"/>
              <w:rPr>
                <w:rFonts w:ascii="Times New Roman" w:hAnsi="Times New Roman"/>
                <w:i/>
                <w:sz w:val="24"/>
                <w:szCs w:val="24"/>
              </w:rPr>
            </w:pPr>
          </w:p>
        </w:tc>
      </w:tr>
      <w:tr w:rsidR="00FD4DD8" w:rsidRPr="000614F3" w14:paraId="0DFA849A"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1F5B8"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5D33" w14:textId="77777777" w:rsidR="00FD4DD8" w:rsidRPr="000614F3" w:rsidRDefault="00FD4DD8" w:rsidP="00211473">
            <w:pPr>
              <w:pStyle w:val="aff4"/>
              <w:ind w:left="61"/>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040B2"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EDE55" w14:textId="77777777" w:rsidR="00FD4DD8" w:rsidRPr="000614F3" w:rsidRDefault="00FD4DD8" w:rsidP="00211473">
            <w:pPr>
              <w:pStyle w:val="aff4"/>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42B69" w14:textId="77777777" w:rsidR="00FD4DD8" w:rsidRPr="000614F3" w:rsidRDefault="00FD4DD8" w:rsidP="00211473">
            <w:pPr>
              <w:pStyle w:val="aff4"/>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22E64" w14:textId="77777777" w:rsidR="00FD4DD8" w:rsidRPr="000614F3" w:rsidRDefault="00FD4DD8" w:rsidP="00211473">
            <w:pPr>
              <w:pStyle w:val="35"/>
              <w:rPr>
                <w:b w:val="0"/>
                <w:i/>
                <w:sz w:val="24"/>
                <w:szCs w:val="24"/>
              </w:rPr>
            </w:pPr>
          </w:p>
        </w:tc>
      </w:tr>
      <w:tr w:rsidR="00FD4DD8" w:rsidRPr="000614F3" w14:paraId="3161E037"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C4ABA"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BAF57" w14:textId="74B80D5E" w:rsidR="00FD4DD8" w:rsidRPr="000614F3" w:rsidRDefault="00FD4DD8" w:rsidP="00211473">
            <w:pPr>
              <w:pStyle w:val="aff4"/>
              <w:ind w:left="61"/>
              <w:rPr>
                <w:rFonts w:ascii="Times New Roman" w:hAnsi="Times New Roman"/>
                <w:sz w:val="24"/>
                <w:szCs w:val="24"/>
                <w:lang w:val="en-US"/>
              </w:rPr>
            </w:pPr>
            <w:r w:rsidRPr="00FD4DD8">
              <w:rPr>
                <w:rFonts w:ascii="Times New Roman" w:hAnsi="Times New Roman"/>
                <w:sz w:val="24"/>
                <w:szCs w:val="24"/>
                <w:lang w:val="en-US"/>
              </w:rPr>
              <w:t>ImportProtocol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27A6A" w14:textId="53DA028F" w:rsidR="00FD4DD8" w:rsidRPr="000614F3" w:rsidRDefault="00FD4DD8" w:rsidP="00211473">
            <w:pPr>
              <w:pStyle w:val="aff4"/>
              <w:rPr>
                <w:rFonts w:ascii="Times New Roman" w:hAnsi="Times New Roman"/>
                <w:sz w:val="24"/>
                <w:szCs w:val="28"/>
              </w:rPr>
            </w:pPr>
            <w:r w:rsidRPr="00FD4DD8">
              <w:rPr>
                <w:rFonts w:ascii="Times New Roman" w:hAnsi="Times New Roman"/>
                <w:sz w:val="24"/>
                <w:szCs w:val="28"/>
              </w:rPr>
              <w:t>Результат обработки сущности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F1E3B" w14:textId="2AE07860" w:rsidR="00FD4DD8" w:rsidRPr="000614F3" w:rsidRDefault="00FD4DD8" w:rsidP="00211473">
            <w:pPr>
              <w:pStyle w:val="aff4"/>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80CB3" w14:textId="77777777" w:rsidR="00FD4DD8" w:rsidRPr="00FD4DD8" w:rsidRDefault="00FD4DD8" w:rsidP="00FD4DD8">
            <w:pPr>
              <w:pStyle w:val="aff4"/>
              <w:spacing w:after="0"/>
              <w:rPr>
                <w:rFonts w:ascii="Times New Roman" w:hAnsi="Times New Roman"/>
                <w:sz w:val="24"/>
                <w:szCs w:val="24"/>
              </w:rPr>
            </w:pPr>
            <w:r w:rsidRPr="000614F3">
              <w:rPr>
                <w:rFonts w:ascii="Times New Roman" w:hAnsi="Times New Roman"/>
                <w:sz w:val="24"/>
                <w:szCs w:val="24"/>
              </w:rPr>
              <w:t>Контейнер</w:t>
            </w:r>
            <w:r w:rsidRPr="00FD4DD8">
              <w:rPr>
                <w:rFonts w:ascii="Times New Roman" w:hAnsi="Times New Roman"/>
                <w:sz w:val="24"/>
                <w:szCs w:val="24"/>
              </w:rPr>
              <w:t>/</w:t>
            </w:r>
          </w:p>
          <w:p w14:paraId="46E7A2A9" w14:textId="52233AAB" w:rsidR="00FD4DD8" w:rsidRPr="000614F3" w:rsidRDefault="00FD4DD8" w:rsidP="00FD4DD8">
            <w:pPr>
              <w:pStyle w:val="aff4"/>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Основан на типе </w:t>
            </w:r>
            <w:r w:rsidRPr="00FD4DD8">
              <w:rPr>
                <w:rFonts w:ascii="Times New Roman" w:hAnsi="Times New Roman"/>
                <w:sz w:val="24"/>
                <w:szCs w:val="24"/>
              </w:rPr>
              <w:t>ImportProtocolType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81672" w14:textId="77777777" w:rsidR="00FD4DD8" w:rsidRPr="000614F3" w:rsidRDefault="00FD4DD8" w:rsidP="00211473">
            <w:pPr>
              <w:pStyle w:val="35"/>
              <w:rPr>
                <w:b w:val="0"/>
                <w:i/>
                <w:sz w:val="24"/>
                <w:szCs w:val="24"/>
              </w:rPr>
            </w:pPr>
          </w:p>
        </w:tc>
      </w:tr>
      <w:tr w:rsidR="00F20774" w:rsidRPr="000614F3" w14:paraId="3A27FBC5"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B20F5"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C2EFA" w14:textId="27724611" w:rsidR="00F20774" w:rsidRPr="00FD4DD8" w:rsidRDefault="00F20774" w:rsidP="00F20774">
            <w:pPr>
              <w:pStyle w:val="aff4"/>
              <w:ind w:left="61"/>
              <w:rPr>
                <w:rFonts w:ascii="Times New Roman" w:hAnsi="Times New Roman"/>
                <w:sz w:val="24"/>
                <w:szCs w:val="24"/>
                <w:lang w:val="en-US"/>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2CED6" w14:textId="65F6B0A6" w:rsidR="00F20774" w:rsidRPr="00FD4DD8" w:rsidRDefault="00F20774" w:rsidP="00F20774">
            <w:pPr>
              <w:pStyle w:val="aff4"/>
              <w:rPr>
                <w:rFonts w:ascii="Times New Roman" w:hAnsi="Times New Roman"/>
                <w:sz w:val="24"/>
                <w:szCs w:val="28"/>
              </w:rPr>
            </w:pPr>
            <w:r w:rsidRPr="00203C8E">
              <w:rPr>
                <w:rFonts w:ascii="Times New Roman" w:hAnsi="Times New Roman"/>
                <w:sz w:val="24"/>
                <w:szCs w:val="24"/>
              </w:rPr>
              <w:t>Идентификатор 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5D36A" w14:textId="43E3AC2B" w:rsidR="00F20774" w:rsidRPr="000614F3" w:rsidRDefault="00F20774" w:rsidP="00F2077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C6405" w14:textId="1050BBA0" w:rsidR="00F20774" w:rsidRPr="000614F3" w:rsidRDefault="00F20774" w:rsidP="00F20774">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5FDD8" w14:textId="77777777" w:rsidR="00F20774" w:rsidRPr="000614F3" w:rsidRDefault="00F20774" w:rsidP="00F20774">
            <w:pPr>
              <w:pStyle w:val="35"/>
              <w:rPr>
                <w:b w:val="0"/>
                <w:i/>
                <w:sz w:val="24"/>
                <w:szCs w:val="24"/>
              </w:rPr>
            </w:pPr>
          </w:p>
        </w:tc>
      </w:tr>
      <w:tr w:rsidR="00F20774" w:rsidRPr="000614F3" w14:paraId="08FA2DAB"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A076F"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C29C7" w14:textId="043A9FFA" w:rsidR="00F20774" w:rsidRPr="00FD4DD8" w:rsidRDefault="00F20774" w:rsidP="00F20774">
            <w:pPr>
              <w:pStyle w:val="aff4"/>
              <w:ind w:left="61"/>
              <w:rPr>
                <w:rFonts w:ascii="Times New Roman" w:hAnsi="Times New Roman"/>
                <w:sz w:val="24"/>
                <w:szCs w:val="24"/>
                <w:lang w:val="en-US"/>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BAC2F" w14:textId="5817EBCC" w:rsidR="00F20774" w:rsidRPr="00FD4DD8" w:rsidRDefault="00F20774" w:rsidP="00F20774">
            <w:pPr>
              <w:pStyle w:val="aff4"/>
              <w:rPr>
                <w:rFonts w:ascii="Times New Roman" w:hAnsi="Times New Roman"/>
                <w:sz w:val="24"/>
                <w:szCs w:val="28"/>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94856" w14:textId="28BDD0DF" w:rsidR="00F20774" w:rsidRPr="000614F3" w:rsidRDefault="00F20774" w:rsidP="00F2077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2B3BC" w14:textId="77777777" w:rsidR="00F20774" w:rsidRPr="00203C8E" w:rsidRDefault="00F20774" w:rsidP="00F20774">
            <w:pPr>
              <w:pStyle w:val="aff4"/>
              <w:rPr>
                <w:rFonts w:ascii="Times New Roman" w:hAnsi="Times New Roman"/>
                <w:i/>
                <w:sz w:val="24"/>
                <w:szCs w:val="24"/>
              </w:rPr>
            </w:pPr>
            <w:r w:rsidRPr="00203C8E">
              <w:rPr>
                <w:rFonts w:ascii="Times New Roman" w:hAnsi="Times New Roman"/>
                <w:i/>
                <w:sz w:val="24"/>
                <w:szCs w:val="24"/>
              </w:rPr>
              <w:t>Строка длиной не более 32 символов</w:t>
            </w:r>
          </w:p>
          <w:p w14:paraId="6878ED19" w14:textId="23B5FA08" w:rsidR="00F20774" w:rsidRPr="000614F3" w:rsidRDefault="00F20774" w:rsidP="00F20774">
            <w:pPr>
              <w:pStyle w:val="aff4"/>
              <w:spacing w:after="0"/>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5CA5E" w14:textId="77777777" w:rsidR="00F20774" w:rsidRPr="00203C8E" w:rsidRDefault="00F20774" w:rsidP="00F20774">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14:paraId="6B713A3C" w14:textId="77777777" w:rsidR="00F20774" w:rsidRPr="00203C8E" w:rsidRDefault="00F20774" w:rsidP="00F20774">
            <w:pPr>
              <w:pStyle w:val="aff4"/>
              <w:rPr>
                <w:rFonts w:ascii="Times New Roman" w:hAnsi="Times New Roman"/>
                <w:sz w:val="24"/>
                <w:szCs w:val="24"/>
              </w:rPr>
            </w:pPr>
            <w:r w:rsidRPr="00203C8E">
              <w:rPr>
                <w:rFonts w:ascii="Times New Roman" w:hAnsi="Times New Roman"/>
                <w:sz w:val="24"/>
                <w:szCs w:val="24"/>
              </w:rPr>
              <w:t>0 – запрос успешно принят;</w:t>
            </w:r>
          </w:p>
          <w:p w14:paraId="022CBA78" w14:textId="71D3F193" w:rsidR="00F20774" w:rsidRPr="000614F3" w:rsidRDefault="00F20774" w:rsidP="00F20774">
            <w:pPr>
              <w:pStyle w:val="aff4"/>
              <w:pBdr>
                <w:top w:val="nil"/>
                <w:left w:val="nil"/>
                <w:bottom w:val="nil"/>
                <w:right w:val="nil"/>
                <w:between w:val="nil"/>
                <w:bar w:val="nil"/>
              </w:pBdr>
              <w:rPr>
                <w:b/>
                <w:i/>
                <w:sz w:val="24"/>
                <w:szCs w:val="24"/>
              </w:rPr>
            </w:pPr>
            <w:r w:rsidRPr="00203C8E">
              <w:rPr>
                <w:rFonts w:ascii="Times New Roman" w:hAnsi="Times New Roman"/>
                <w:sz w:val="24"/>
                <w:szCs w:val="24"/>
              </w:rPr>
              <w:t>код ошибки - в случае отказа в приеме к обработке</w:t>
            </w:r>
          </w:p>
        </w:tc>
      </w:tr>
      <w:tr w:rsidR="00F20774" w:rsidRPr="000614F3" w14:paraId="5C61B960"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A57D"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76BBA" w14:textId="6AE79640" w:rsidR="00F20774" w:rsidRPr="00FD4DD8" w:rsidRDefault="00F20774" w:rsidP="00F20774">
            <w:pPr>
              <w:pStyle w:val="aff4"/>
              <w:ind w:left="61"/>
              <w:rPr>
                <w:rFonts w:ascii="Times New Roman" w:hAnsi="Times New Roman"/>
                <w:sz w:val="24"/>
                <w:szCs w:val="24"/>
                <w:lang w:val="en-US"/>
              </w:rPr>
            </w:pPr>
            <w:r w:rsidRPr="00F20774">
              <w:rPr>
                <w:rFonts w:ascii="Times New Roman" w:hAnsi="Times New Roman"/>
                <w:sz w:val="24"/>
                <w:szCs w:val="24"/>
                <w:lang w:val="en-US"/>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C84B5" w14:textId="517C0D36" w:rsidR="00F20774" w:rsidRPr="00FD4DD8" w:rsidRDefault="00F20774" w:rsidP="00F20774">
            <w:pPr>
              <w:pStyle w:val="aff4"/>
              <w:rPr>
                <w:rFonts w:ascii="Times New Roman" w:hAnsi="Times New Roman"/>
                <w:sz w:val="24"/>
                <w:szCs w:val="28"/>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BC7D5" w14:textId="1F13A31E" w:rsidR="00F20774" w:rsidRPr="000614F3" w:rsidRDefault="00F20774" w:rsidP="00F2077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68D9" w14:textId="77777777" w:rsidR="00F20774" w:rsidRPr="00203C8E" w:rsidRDefault="00F20774" w:rsidP="00F20774">
            <w:pPr>
              <w:pStyle w:val="aff4"/>
              <w:rPr>
                <w:rFonts w:ascii="Times New Roman" w:hAnsi="Times New Roman"/>
                <w:i/>
                <w:sz w:val="24"/>
                <w:szCs w:val="24"/>
              </w:rPr>
            </w:pPr>
            <w:r w:rsidRPr="00203C8E">
              <w:rPr>
                <w:rFonts w:ascii="Times New Roman" w:hAnsi="Times New Roman"/>
                <w:i/>
                <w:sz w:val="24"/>
                <w:szCs w:val="24"/>
              </w:rPr>
              <w:t>Строка длиной не более 255 символов</w:t>
            </w:r>
          </w:p>
          <w:p w14:paraId="12CDF313" w14:textId="00743A75" w:rsidR="00F20774" w:rsidRPr="000614F3" w:rsidRDefault="00F20774" w:rsidP="00F20774">
            <w:pPr>
              <w:pStyle w:val="aff4"/>
              <w:spacing w:after="0"/>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4405" w14:textId="77777777" w:rsidR="00F20774" w:rsidRPr="00203C8E" w:rsidRDefault="00F20774" w:rsidP="00F20774">
            <w:pPr>
              <w:pStyle w:val="aff4"/>
              <w:rPr>
                <w:rFonts w:ascii="Times New Roman" w:hAnsi="Times New Roman"/>
                <w:sz w:val="24"/>
                <w:szCs w:val="24"/>
              </w:rPr>
            </w:pPr>
          </w:p>
          <w:p w14:paraId="01F2D854" w14:textId="77777777" w:rsidR="00F20774" w:rsidRPr="000614F3" w:rsidRDefault="00F20774" w:rsidP="00F20774">
            <w:pPr>
              <w:pStyle w:val="35"/>
              <w:rPr>
                <w:b w:val="0"/>
                <w:i/>
                <w:sz w:val="24"/>
                <w:szCs w:val="24"/>
              </w:rPr>
            </w:pPr>
          </w:p>
        </w:tc>
      </w:tr>
      <w:tr w:rsidR="002E2DB6" w:rsidRPr="000614F3" w14:paraId="65AFE134"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139D7" w14:textId="77777777" w:rsidR="002E2DB6" w:rsidRPr="000614F3" w:rsidRDefault="002E2DB6"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4BD34" w14:textId="4A2E78BF" w:rsidR="002E2DB6" w:rsidRPr="00F20774" w:rsidRDefault="002E2DB6" w:rsidP="002E2DB6">
            <w:pPr>
              <w:pStyle w:val="aff4"/>
              <w:ind w:left="61"/>
              <w:rPr>
                <w:rFonts w:ascii="Times New Roman" w:hAnsi="Times New Roman"/>
                <w:sz w:val="24"/>
                <w:szCs w:val="24"/>
              </w:rPr>
            </w:pPr>
            <w:r w:rsidRPr="00885CC2">
              <w:rPr>
                <w:rFonts w:ascii="Times New Roman" w:hAnsi="Times New Roman"/>
                <w:sz w:val="24"/>
                <w:szCs w:val="24"/>
              </w:rPr>
              <w:t>RequisiteCheckCodeType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B5466" w14:textId="12FC48F4" w:rsidR="002E2DB6" w:rsidRPr="00FD4DD8" w:rsidRDefault="002E2DB6" w:rsidP="002E2DB6">
            <w:pPr>
              <w:pStyle w:val="aff4"/>
              <w:rPr>
                <w:rFonts w:ascii="Times New Roman" w:hAnsi="Times New Roman"/>
                <w:sz w:val="24"/>
                <w:szCs w:val="28"/>
              </w:rPr>
            </w:pPr>
            <w:r w:rsidRPr="007E6E40">
              <w:rPr>
                <w:rFonts w:ascii="Times New Roman" w:hAnsi="Times New Roman"/>
                <w:sz w:val="24"/>
                <w:szCs w:val="24"/>
              </w:rPr>
              <w:t>Код проверки реквизитов</w:t>
            </w:r>
            <w:r>
              <w:rPr>
                <w:rFonts w:ascii="Times New Roman" w:hAnsi="Times New Roman"/>
                <w:sz w:val="24"/>
                <w:szCs w:val="24"/>
              </w:rPr>
              <w:t xml:space="preserve">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1A518" w14:textId="2CD2D201" w:rsidR="002E2DB6" w:rsidRPr="00F20774" w:rsidRDefault="002E2DB6" w:rsidP="002E2DB6">
            <w:pPr>
              <w:pStyle w:val="aff4"/>
              <w:rPr>
                <w:rFonts w:ascii="Times New Roman" w:hAnsi="Times New Roman"/>
                <w:sz w:val="24"/>
                <w:szCs w:val="24"/>
              </w:rPr>
            </w:pPr>
            <w:r w:rsidRPr="00753D64">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773F8" w14:textId="139B1E82" w:rsidR="002E2DB6" w:rsidRPr="000614F3" w:rsidRDefault="002E2DB6" w:rsidP="002E2DB6">
            <w:pPr>
              <w:pStyle w:val="aff4"/>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53D64">
              <w:rPr>
                <w:rFonts w:ascii="Times New Roman" w:hAnsi="Times New Roman"/>
                <w:sz w:val="24"/>
                <w:szCs w:val="24"/>
              </w:rPr>
              <w:t>RequisiteCheckCodeType</w:t>
            </w:r>
            <w:r w:rsidR="006A0984">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8BA4D" w14:textId="2148918F" w:rsidR="002E2DB6" w:rsidRPr="000614F3" w:rsidRDefault="00D849F8" w:rsidP="00D849F8">
            <w:pPr>
              <w:pStyle w:val="aff4"/>
              <w:pBdr>
                <w:top w:val="nil"/>
                <w:left w:val="nil"/>
                <w:bottom w:val="nil"/>
                <w:right w:val="nil"/>
                <w:between w:val="nil"/>
                <w:bar w:val="nil"/>
              </w:pBdr>
              <w:rPr>
                <w:b/>
                <w:i/>
                <w:sz w:val="24"/>
                <w:szCs w:val="24"/>
              </w:rPr>
            </w:pPr>
            <w:r w:rsidRPr="00D849F8">
              <w:rPr>
                <w:rFonts w:ascii="Times New Roman" w:hAnsi="Times New Roman"/>
                <w:sz w:val="24"/>
                <w:szCs w:val="24"/>
              </w:rPr>
              <w:t xml:space="preserve">Заполняется рассчитанным Кодом проверки реквизитов в случае успешного выполнения </w:t>
            </w:r>
            <w:r w:rsidR="00C62070">
              <w:rPr>
                <w:rFonts w:ascii="Times New Roman" w:hAnsi="Times New Roman"/>
                <w:sz w:val="24"/>
                <w:szCs w:val="24"/>
              </w:rPr>
              <w:t xml:space="preserve"> </w:t>
            </w:r>
            <w:r w:rsidRPr="00D849F8">
              <w:rPr>
                <w:rFonts w:ascii="Times New Roman" w:hAnsi="Times New Roman"/>
                <w:sz w:val="24"/>
                <w:szCs w:val="24"/>
              </w:rPr>
              <w:t>проверок</w:t>
            </w:r>
          </w:p>
        </w:tc>
      </w:tr>
    </w:tbl>
    <w:p w14:paraId="7DA2E00C" w14:textId="77777777" w:rsidR="0031009B" w:rsidRPr="00203C8E" w:rsidRDefault="0031009B" w:rsidP="00892EBE"/>
    <w:p w14:paraId="6C7A3686" w14:textId="77777777" w:rsidR="0031009B" w:rsidRPr="00203C8E" w:rsidRDefault="0031009B" w:rsidP="00042435">
      <w:pPr>
        <w:pStyle w:val="Head2"/>
        <w:rPr>
          <w:snapToGrid w:val="0"/>
        </w:rPr>
      </w:pPr>
      <w:bookmarkStart w:id="25" w:name="_Ref488757793"/>
      <w:bookmarkStart w:id="26" w:name="_Ref488757803"/>
      <w:bookmarkStart w:id="27" w:name="_Toc112813003"/>
      <w:r w:rsidRPr="00203C8E">
        <w:t>Описание</w:t>
      </w:r>
      <w:r w:rsidRPr="00203C8E">
        <w:rPr>
          <w:snapToGrid w:val="0"/>
        </w:rPr>
        <w:t xml:space="preserve"> комплексных типов полей</w:t>
      </w:r>
      <w:bookmarkEnd w:id="25"/>
      <w:bookmarkEnd w:id="26"/>
      <w:bookmarkEnd w:id="27"/>
    </w:p>
    <w:p w14:paraId="278AB0C9" w14:textId="60F6369A" w:rsidR="00D733D7" w:rsidRPr="00203C8E" w:rsidRDefault="00D733D7" w:rsidP="00D733D7">
      <w:pPr>
        <w:pStyle w:val="aff2"/>
        <w:rPr>
          <w:b/>
          <w:szCs w:val="24"/>
        </w:rPr>
      </w:pPr>
      <w:bookmarkStart w:id="28" w:name="_Ref48356907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w:t>
      </w:r>
      <w:r w:rsidRPr="00203C8E">
        <w:rPr>
          <w:b/>
          <w:szCs w:val="24"/>
        </w:rPr>
        <w:fldChar w:fldCharType="end"/>
      </w:r>
      <w:bookmarkEnd w:id="28"/>
      <w:r w:rsidRPr="00203C8E">
        <w:rPr>
          <w:b/>
          <w:szCs w:val="24"/>
        </w:rPr>
        <w:t>.</w:t>
      </w:r>
      <w:r w:rsidR="00B33B33" w:rsidRPr="00203C8E">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203C8E"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203C8E" w:rsidRDefault="00D733D7"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203C8E" w:rsidRDefault="00D733D7"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203C8E" w:rsidRDefault="00D733D7"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203C8E" w:rsidRDefault="00D733D7"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203C8E" w:rsidRDefault="00D733D7"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203C8E" w:rsidRDefault="00D733D7"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203C8E" w:rsidRDefault="00B33B33"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19DF5688"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203C8E" w:rsidRDefault="00B33B33" w:rsidP="00B33B33">
            <w:pPr>
              <w:pStyle w:val="aff4"/>
              <w:rPr>
                <w:rFonts w:ascii="Times New Roman" w:hAnsi="Times New Roman"/>
                <w:sz w:val="24"/>
                <w:szCs w:val="24"/>
              </w:rPr>
            </w:pPr>
          </w:p>
        </w:tc>
      </w:tr>
      <w:tr w:rsidR="00B33B33" w:rsidRPr="00203C8E"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203C8E" w:rsidRDefault="00B33B33"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203C8E" w:rsidRDefault="00B33B33" w:rsidP="00B33B33">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203C8E" w:rsidRDefault="00B33B33" w:rsidP="00B33B33">
            <w:pPr>
              <w:pStyle w:val="aff4"/>
              <w:rPr>
                <w:rFonts w:ascii="Times New Roman" w:hAnsi="Times New Roman"/>
                <w:sz w:val="24"/>
                <w:szCs w:val="24"/>
              </w:rPr>
            </w:pPr>
          </w:p>
        </w:tc>
      </w:tr>
      <w:tr w:rsidR="00B33B33" w:rsidRPr="00203C8E"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203C8E" w:rsidRDefault="00B33B33"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CB45636" w:rsidR="00B33B33" w:rsidRPr="00203C8E" w:rsidRDefault="00B33B33" w:rsidP="006A0D01">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203C8E" w:rsidRDefault="00B33B33" w:rsidP="00B33B33">
            <w:pPr>
              <w:pStyle w:val="aff4"/>
              <w:rPr>
                <w:rFonts w:ascii="Times New Roman" w:hAnsi="Times New Roman"/>
                <w:sz w:val="24"/>
                <w:szCs w:val="24"/>
              </w:rPr>
            </w:pPr>
          </w:p>
        </w:tc>
      </w:tr>
      <w:tr w:rsidR="003F2E06" w:rsidRPr="00203C8E"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203C8E" w:rsidRDefault="003F2E06" w:rsidP="00BE781A">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lang w:val="en-US"/>
              </w:rPr>
              <w:t>senderRole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203C8E" w:rsidRDefault="003F2E06" w:rsidP="003F2E06">
            <w:pPr>
              <w:pStyle w:val="aff4"/>
              <w:rPr>
                <w:rFonts w:ascii="Times New Roman" w:hAnsi="Times New Roman"/>
                <w:sz w:val="24"/>
                <w:szCs w:val="24"/>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5CB98" w14:textId="4058AE08" w:rsidR="003864AE" w:rsidRPr="00203C8E" w:rsidRDefault="003864AE" w:rsidP="00C518F4">
            <w:pPr>
              <w:pStyle w:val="aff4"/>
              <w:rPr>
                <w:rFonts w:ascii="Times New Roman" w:hAnsi="Times New Roman"/>
                <w:i/>
                <w:sz w:val="24"/>
                <w:szCs w:val="24"/>
              </w:rPr>
            </w:pPr>
            <w:r w:rsidRPr="00203C8E">
              <w:rPr>
                <w:rFonts w:ascii="Times New Roman" w:hAnsi="Times New Roman"/>
                <w:i/>
                <w:sz w:val="24"/>
                <w:szCs w:val="24"/>
              </w:rPr>
              <w:t xml:space="preserve">Строка длиной до 10 символов (\w{1,10}) </w:t>
            </w:r>
          </w:p>
          <w:p w14:paraId="36982F38" w14:textId="51A04AED" w:rsidR="003F2E06" w:rsidRPr="00203C8E" w:rsidRDefault="003761E1" w:rsidP="003864AE">
            <w:pPr>
              <w:pStyle w:val="aff4"/>
              <w:spacing w:after="0"/>
              <w:rPr>
                <w:rFonts w:ascii="Times New Roman" w:hAnsi="Times New Roman"/>
                <w:sz w:val="24"/>
                <w:szCs w:val="24"/>
              </w:rPr>
            </w:pPr>
            <w:r w:rsidRPr="00203C8E">
              <w:rPr>
                <w:rFonts w:ascii="Times New Roman" w:hAnsi="Times New Roman"/>
                <w:sz w:val="24"/>
                <w:szCs w:val="24"/>
              </w:rPr>
              <w:t xml:space="preserve">/ </w:t>
            </w:r>
            <w:r w:rsidR="003F2E06"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203C8E" w:rsidRDefault="003F2E06" w:rsidP="003F2E06">
            <w:pPr>
              <w:pStyle w:val="aff4"/>
              <w:rPr>
                <w:rFonts w:ascii="Times New Roman" w:hAnsi="Times New Roman"/>
                <w:sz w:val="24"/>
                <w:szCs w:val="24"/>
              </w:rPr>
            </w:pPr>
          </w:p>
        </w:tc>
      </w:tr>
    </w:tbl>
    <w:p w14:paraId="49C28E24" w14:textId="77777777" w:rsidR="00B33B33" w:rsidRPr="00203C8E" w:rsidRDefault="00B33B33" w:rsidP="00B33B33">
      <w:pPr>
        <w:pStyle w:val="aff2"/>
        <w:rPr>
          <w:szCs w:val="24"/>
        </w:rPr>
      </w:pPr>
    </w:p>
    <w:p w14:paraId="47D3CD80" w14:textId="2961F537" w:rsidR="00B33B33" w:rsidRPr="00203C8E" w:rsidRDefault="00B33B33" w:rsidP="00B33B33">
      <w:pPr>
        <w:pStyle w:val="aff2"/>
        <w:rPr>
          <w:b/>
          <w:szCs w:val="24"/>
        </w:rPr>
      </w:pPr>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2</w:t>
      </w:r>
      <w:r w:rsidRPr="00203C8E">
        <w:rPr>
          <w:b/>
          <w:szCs w:val="24"/>
        </w:rPr>
        <w:fldChar w:fldCharType="end"/>
      </w:r>
      <w:r w:rsidRPr="00203C8E">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203C8E" w:rsidRDefault="00B33B33"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8075C1A"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Строка не более 50 символов в формате в формате</w:t>
            </w:r>
            <w:r w:rsidRPr="00C62070">
              <w:rPr>
                <w:rFonts w:ascii="Times New Roman" w:hAnsi="Times New Roman"/>
                <w:i/>
                <w:sz w:val="24"/>
                <w:szCs w:val="24"/>
              </w:rPr>
              <w:t xml:space="preserve">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203C8E" w:rsidRDefault="00B33B33" w:rsidP="00B33B33">
            <w:pPr>
              <w:pStyle w:val="aff4"/>
              <w:rPr>
                <w:rFonts w:ascii="Times New Roman" w:hAnsi="Times New Roman"/>
                <w:sz w:val="24"/>
                <w:szCs w:val="24"/>
              </w:rPr>
            </w:pPr>
          </w:p>
        </w:tc>
      </w:tr>
      <w:tr w:rsidR="00B33B33" w:rsidRPr="00203C8E"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203C8E" w:rsidRDefault="00B33B33"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3D6509DE"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203C8E" w:rsidRDefault="00B33B33" w:rsidP="00B33B33">
            <w:pPr>
              <w:pStyle w:val="aff4"/>
              <w:rPr>
                <w:rFonts w:ascii="Times New Roman" w:hAnsi="Times New Roman"/>
                <w:sz w:val="24"/>
                <w:szCs w:val="24"/>
              </w:rPr>
            </w:pPr>
          </w:p>
        </w:tc>
      </w:tr>
      <w:tr w:rsidR="00025BBD" w:rsidRPr="00203C8E"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203C8E" w:rsidRDefault="00025BBD"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203C8E" w:rsidRDefault="00025BBD" w:rsidP="00025BBD">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47F3C674" w:rsidR="00025BBD" w:rsidRPr="00203C8E" w:rsidRDefault="00025BBD" w:rsidP="00002400">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203C8E" w:rsidRDefault="00025BBD" w:rsidP="00025BBD">
            <w:pPr>
              <w:pStyle w:val="aff4"/>
              <w:rPr>
                <w:rFonts w:ascii="Times New Roman" w:hAnsi="Times New Roman"/>
                <w:sz w:val="24"/>
                <w:szCs w:val="24"/>
              </w:rPr>
            </w:pPr>
          </w:p>
        </w:tc>
      </w:tr>
      <w:tr w:rsidR="00025BBD" w:rsidRPr="00203C8E"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203C8E" w:rsidRDefault="00025BBD" w:rsidP="00BE781A">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203C8E" w:rsidRDefault="00025BBD" w:rsidP="00025BBD">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203C8E" w:rsidRDefault="00025BBD" w:rsidP="00025BBD">
            <w:pPr>
              <w:pStyle w:val="aff4"/>
              <w:rPr>
                <w:rFonts w:ascii="Times New Roman" w:hAnsi="Times New Roman"/>
                <w:sz w:val="24"/>
                <w:szCs w:val="24"/>
              </w:rPr>
            </w:pPr>
          </w:p>
        </w:tc>
      </w:tr>
    </w:tbl>
    <w:p w14:paraId="36D78F4F" w14:textId="4640E48B" w:rsidR="00624E2B" w:rsidRPr="00203C8E" w:rsidRDefault="00624E2B" w:rsidP="00624E2B">
      <w:pPr>
        <w:pStyle w:val="aff2"/>
        <w:rPr>
          <w:b/>
          <w:szCs w:val="24"/>
        </w:rPr>
      </w:pPr>
      <w:bookmarkStart w:id="29" w:name="_Ref483500511"/>
      <w:r w:rsidRPr="00203C8E">
        <w:rPr>
          <w:b/>
          <w:szCs w:val="24"/>
        </w:rPr>
        <w:t xml:space="preserve">Таблица </w:t>
      </w:r>
      <w:r>
        <w:rPr>
          <w:b/>
          <w:szCs w:val="24"/>
        </w:rPr>
        <w:t>3</w:t>
      </w:r>
      <w:r w:rsidRPr="00203C8E">
        <w:rPr>
          <w:b/>
          <w:szCs w:val="24"/>
        </w:rPr>
        <w:fldChar w:fldCharType="begin"/>
      </w:r>
      <w:r w:rsidRPr="00203C8E">
        <w:rPr>
          <w:b/>
          <w:szCs w:val="24"/>
        </w:rPr>
        <w:instrText xml:space="preserve"> SEQ Таблица \* ARABIC </w:instrText>
      </w:r>
      <w:r w:rsidRPr="00203C8E">
        <w:rPr>
          <w:b/>
          <w:szCs w:val="24"/>
        </w:rPr>
        <w:fldChar w:fldCharType="end"/>
      </w:r>
      <w:r w:rsidRPr="00203C8E">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24E2B" w:rsidRPr="00203C8E" w14:paraId="1066D54D" w14:textId="77777777" w:rsidTr="0021147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A19980" w14:textId="77777777" w:rsidR="00624E2B" w:rsidRPr="00203C8E" w:rsidRDefault="00624E2B" w:rsidP="00211473">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8A8823" w14:textId="77777777" w:rsidR="00624E2B" w:rsidRPr="00203C8E" w:rsidRDefault="00624E2B" w:rsidP="00211473">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9568E0" w14:textId="77777777" w:rsidR="00624E2B" w:rsidRPr="00203C8E" w:rsidRDefault="00624E2B" w:rsidP="00211473">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E54220" w14:textId="77777777" w:rsidR="00624E2B" w:rsidRPr="00203C8E" w:rsidRDefault="00624E2B" w:rsidP="00211473">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26A861" w14:textId="77777777" w:rsidR="00624E2B" w:rsidRPr="00203C8E" w:rsidRDefault="00624E2B" w:rsidP="00211473">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167A84" w14:textId="77777777" w:rsidR="00624E2B" w:rsidRPr="00203C8E" w:rsidRDefault="00624E2B" w:rsidP="00211473">
            <w:pPr>
              <w:pStyle w:val="af2"/>
              <w:rPr>
                <w:rFonts w:ascii="Times New Roman" w:cs="Times New Roman"/>
              </w:rPr>
            </w:pPr>
            <w:r w:rsidRPr="00203C8E">
              <w:rPr>
                <w:rFonts w:ascii="Times New Roman" w:cs="Times New Roman"/>
              </w:rPr>
              <w:t xml:space="preserve">Комментарий </w:t>
            </w:r>
          </w:p>
        </w:tc>
      </w:tr>
      <w:tr w:rsidR="00624E2B" w:rsidRPr="00203C8E" w14:paraId="514176CB"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1990E"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993C4"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68C56"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16:</w:t>
            </w:r>
          </w:p>
          <w:p w14:paraId="0C1299AF" w14:textId="77777777" w:rsidR="00624E2B" w:rsidRPr="00203C8E" w:rsidRDefault="00624E2B" w:rsidP="00211473">
            <w:pPr>
              <w:jc w:val="both"/>
            </w:pPr>
            <w:r w:rsidRPr="00203C8E">
              <w:rPr>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E8B44" w14:textId="77777777" w:rsidR="00624E2B" w:rsidRPr="00203C8E" w:rsidRDefault="00624E2B" w:rsidP="00211473">
            <w:pPr>
              <w:jc w:val="both"/>
              <w:rPr>
                <w:lang w:val="en-US"/>
              </w:rPr>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18E7D" w14:textId="4C1B633E"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 xml:space="preserve">OrgNameType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5</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422A2" w14:textId="77777777" w:rsidR="00624E2B" w:rsidRPr="00203C8E" w:rsidRDefault="00624E2B" w:rsidP="00211473">
            <w:pPr>
              <w:pStyle w:val="aff4"/>
              <w:rPr>
                <w:rFonts w:ascii="Times New Roman" w:hAnsi="Times New Roman"/>
                <w:i/>
                <w:sz w:val="24"/>
                <w:szCs w:val="24"/>
              </w:rPr>
            </w:pPr>
            <w:r w:rsidRPr="00203C8E">
              <w:rPr>
                <w:rFonts w:ascii="Times New Roman" w:hAnsi="Times New Roman"/>
                <w:sz w:val="24"/>
                <w:szCs w:val="24"/>
              </w:rPr>
              <w:t xml:space="preserve">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w:t>
            </w:r>
            <w:r w:rsidRPr="00203C8E">
              <w:rPr>
                <w:rFonts w:ascii="Times New Roman" w:hAnsi="Times New Roman"/>
                <w:sz w:val="24"/>
                <w:szCs w:val="24"/>
              </w:rPr>
              <w:lastRenderedPageBreak/>
              <w:t>Федерации от 12 ноября 2013 г. №107н.</w:t>
            </w:r>
          </w:p>
        </w:tc>
      </w:tr>
      <w:tr w:rsidR="00624E2B" w:rsidRPr="00203C8E" w14:paraId="6B689840"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730B2"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40C89"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19E83"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61:</w:t>
            </w:r>
          </w:p>
          <w:p w14:paraId="3D1AF104" w14:textId="77777777" w:rsidR="00624E2B" w:rsidRPr="00203C8E" w:rsidRDefault="00624E2B" w:rsidP="00211473">
            <w:pPr>
              <w:jc w:val="both"/>
            </w:pPr>
            <w:r w:rsidRPr="00203C8E">
              <w:rPr>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CEFBC" w14:textId="77777777" w:rsidR="00624E2B" w:rsidRPr="00203C8E" w:rsidRDefault="00624E2B" w:rsidP="00211473">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5CB80" w14:textId="540C966D" w:rsidR="00624E2B" w:rsidRPr="00203C8E" w:rsidRDefault="00624E2B" w:rsidP="00211473">
            <w:pPr>
              <w:pStyle w:val="aff4"/>
              <w:rPr>
                <w:rFonts w:ascii="Times New Roman" w:hAnsi="Times New Roman"/>
                <w:i/>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6</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CBCED" w14:textId="77777777" w:rsidR="00624E2B" w:rsidRPr="00203C8E" w:rsidRDefault="00624E2B" w:rsidP="00211473">
            <w:pPr>
              <w:pStyle w:val="aff4"/>
              <w:rPr>
                <w:rFonts w:ascii="Times New Roman" w:hAnsi="Times New Roman"/>
                <w:i/>
                <w:sz w:val="24"/>
                <w:szCs w:val="24"/>
              </w:rPr>
            </w:pPr>
          </w:p>
        </w:tc>
      </w:tr>
      <w:tr w:rsidR="00624E2B" w:rsidRPr="00203C8E" w14:paraId="72821C95"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5CC62"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8C44" w14:textId="77777777" w:rsidR="00624E2B" w:rsidRPr="00203C8E" w:rsidRDefault="00624E2B" w:rsidP="00211473">
            <w:pPr>
              <w:pStyle w:val="aff4"/>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DD2C"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103:</w:t>
            </w:r>
          </w:p>
          <w:p w14:paraId="636CE455" w14:textId="77777777" w:rsidR="00624E2B" w:rsidRPr="00203C8E" w:rsidRDefault="00624E2B" w:rsidP="00211473">
            <w:pPr>
              <w:jc w:val="both"/>
            </w:pPr>
            <w:r w:rsidRPr="00203C8E">
              <w:rPr>
                <w:bCs/>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07AC0" w14:textId="77777777" w:rsidR="00624E2B" w:rsidRPr="00203C8E" w:rsidRDefault="00624E2B" w:rsidP="00211473">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20AD7" w14:textId="0DF7307D"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7</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6B3F2" w14:textId="77777777" w:rsidR="00624E2B" w:rsidRPr="00203C8E" w:rsidRDefault="00624E2B" w:rsidP="00211473">
            <w:pPr>
              <w:pStyle w:val="aff4"/>
              <w:rPr>
                <w:rFonts w:ascii="Times New Roman" w:hAnsi="Times New Roman"/>
                <w:i/>
                <w:sz w:val="24"/>
                <w:szCs w:val="24"/>
              </w:rPr>
            </w:pPr>
          </w:p>
        </w:tc>
      </w:tr>
      <w:tr w:rsidR="00624E2B" w:rsidRPr="00203C8E" w14:paraId="0286A200"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F7FE3" w14:textId="77777777" w:rsidR="00624E2B" w:rsidRPr="00203C8E" w:rsidRDefault="00624E2B" w:rsidP="00BE781A">
            <w:pPr>
              <w:pStyle w:val="aff6"/>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9CF68" w14:textId="77777777" w:rsidR="00624E2B" w:rsidRPr="00203C8E" w:rsidRDefault="00624E2B" w:rsidP="00211473">
            <w:pPr>
              <w:pStyle w:val="aff4"/>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67524"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Поле номер 200:</w:t>
            </w:r>
          </w:p>
          <w:p w14:paraId="25C8ADF0" w14:textId="77777777" w:rsidR="00624E2B" w:rsidRPr="00203C8E" w:rsidRDefault="00624E2B" w:rsidP="00211473">
            <w:pPr>
              <w:jc w:val="both"/>
              <w:rPr>
                <w:bCs/>
              </w:rPr>
            </w:pPr>
            <w:r w:rsidRPr="00203C8E">
              <w:rPr>
                <w:bCs/>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58B15" w14:textId="77777777" w:rsidR="00624E2B" w:rsidRPr="00203C8E" w:rsidRDefault="00624E2B" w:rsidP="00211473">
            <w:pPr>
              <w:jc w:val="both"/>
            </w:pPr>
            <w:r w:rsidRPr="00203C8E">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575A1" w14:textId="07639705"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8</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E6288" w14:textId="77777777" w:rsidR="00624E2B" w:rsidRPr="00203C8E" w:rsidRDefault="00624E2B" w:rsidP="00211473">
            <w:pPr>
              <w:pStyle w:val="aff4"/>
              <w:rPr>
                <w:rFonts w:ascii="Times New Roman" w:hAnsi="Times New Roman"/>
                <w:i/>
                <w:sz w:val="24"/>
                <w:szCs w:val="24"/>
              </w:rPr>
            </w:pPr>
          </w:p>
        </w:tc>
      </w:tr>
    </w:tbl>
    <w:p w14:paraId="0F07BC82" w14:textId="0F5A3A6D" w:rsidR="00624E2B" w:rsidRDefault="00624E2B" w:rsidP="00B33B33">
      <w:pPr>
        <w:pStyle w:val="aff2"/>
        <w:rPr>
          <w:b/>
          <w:szCs w:val="24"/>
        </w:rPr>
      </w:pPr>
    </w:p>
    <w:p w14:paraId="667AE170" w14:textId="38879403" w:rsidR="00624E2B" w:rsidRPr="00203C8E" w:rsidRDefault="00624E2B" w:rsidP="00624E2B">
      <w:pPr>
        <w:pStyle w:val="aff2"/>
        <w:rPr>
          <w:b/>
          <w:szCs w:val="24"/>
        </w:rPr>
      </w:pPr>
      <w:bookmarkStart w:id="30" w:name="_Ref483568026"/>
      <w:bookmarkStart w:id="31" w:name="_Ref488328223"/>
      <w:r w:rsidRPr="00203C8E">
        <w:rPr>
          <w:b/>
          <w:szCs w:val="24"/>
        </w:rPr>
        <w:t xml:space="preserve">Таблица </w:t>
      </w:r>
      <w:r>
        <w:rPr>
          <w:b/>
          <w:szCs w:val="24"/>
        </w:rPr>
        <w:t>4</w:t>
      </w:r>
      <w:bookmarkEnd w:id="30"/>
      <w:r w:rsidRPr="00203C8E">
        <w:rPr>
          <w:b/>
          <w:szCs w:val="24"/>
        </w:rPr>
        <w:t xml:space="preserve">. </w:t>
      </w:r>
      <w:r w:rsidRPr="00203C8E">
        <w:rPr>
          <w:b/>
          <w:szCs w:val="24"/>
          <w:lang w:val="en-US"/>
        </w:rPr>
        <w:t>BankType</w:t>
      </w:r>
      <w:bookmarkEnd w:id="31"/>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24E2B" w:rsidRPr="00203C8E" w14:paraId="7254B7BE" w14:textId="77777777" w:rsidTr="0021147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2783DF" w14:textId="77777777" w:rsidR="00624E2B" w:rsidRPr="00203C8E" w:rsidRDefault="00624E2B" w:rsidP="00211473">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FAB0FD" w14:textId="77777777" w:rsidR="00624E2B" w:rsidRPr="00203C8E" w:rsidRDefault="00624E2B" w:rsidP="00211473">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64D5D7" w14:textId="77777777" w:rsidR="00624E2B" w:rsidRPr="00203C8E" w:rsidRDefault="00624E2B" w:rsidP="00211473">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6C83BA" w14:textId="77777777" w:rsidR="00624E2B" w:rsidRPr="00203C8E" w:rsidRDefault="00624E2B" w:rsidP="00211473">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6629F" w14:textId="77777777" w:rsidR="00624E2B" w:rsidRPr="00203C8E" w:rsidRDefault="00624E2B" w:rsidP="00211473">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021E64" w14:textId="77777777" w:rsidR="00624E2B" w:rsidRPr="00203C8E" w:rsidRDefault="00624E2B" w:rsidP="00211473">
            <w:pPr>
              <w:pStyle w:val="af2"/>
              <w:rPr>
                <w:rFonts w:ascii="Times New Roman" w:cs="Times New Roman"/>
              </w:rPr>
            </w:pPr>
            <w:r w:rsidRPr="00203C8E">
              <w:rPr>
                <w:rFonts w:ascii="Times New Roman" w:cs="Times New Roman"/>
              </w:rPr>
              <w:t xml:space="preserve">Комментарий </w:t>
            </w:r>
          </w:p>
        </w:tc>
      </w:tr>
      <w:tr w:rsidR="00624E2B" w:rsidRPr="00203C8E" w14:paraId="3284D05C"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9F6ED" w14:textId="77777777" w:rsidR="00624E2B" w:rsidRPr="00203C8E" w:rsidRDefault="00624E2B" w:rsidP="00BE781A">
            <w:pPr>
              <w:pStyle w:val="aff6"/>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2A228"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name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3E45A"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Поле номер 13:</w:t>
            </w:r>
          </w:p>
          <w:p w14:paraId="194C0213" w14:textId="77777777" w:rsidR="00624E2B" w:rsidRPr="00203C8E" w:rsidRDefault="00624E2B" w:rsidP="00211473">
            <w:pPr>
              <w:pStyle w:val="aff4"/>
              <w:rPr>
                <w:rFonts w:ascii="Times New Roman" w:hAnsi="Times New Roman"/>
                <w:sz w:val="24"/>
                <w:szCs w:val="24"/>
              </w:rPr>
            </w:pPr>
            <w:r w:rsidRPr="00203C8E">
              <w:rPr>
                <w:rFonts w:ascii="Times New Roman" w:hAnsi="Times New Roman"/>
                <w:bCs/>
                <w:sz w:val="24"/>
                <w:szCs w:val="24"/>
              </w:rPr>
              <w:t xml:space="preserve">Наименование </w:t>
            </w:r>
            <w:r>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86148"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8BA7C" w14:textId="77777777" w:rsidR="00624E2B" w:rsidRPr="00203C8E" w:rsidRDefault="00624E2B" w:rsidP="00211473">
            <w:pPr>
              <w:pStyle w:val="aff4"/>
              <w:rPr>
                <w:rFonts w:ascii="Times New Roman" w:hAnsi="Times New Roman"/>
                <w:i/>
                <w:sz w:val="24"/>
                <w:szCs w:val="24"/>
              </w:rPr>
            </w:pPr>
            <w:r w:rsidRPr="00203C8E">
              <w:rPr>
                <w:rFonts w:ascii="Times New Roman" w:hAnsi="Times New Roman"/>
                <w:i/>
                <w:sz w:val="24"/>
                <w:szCs w:val="24"/>
              </w:rPr>
              <w:t>Строка длиной от 1 до 200 символов (\</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p>
          <w:p w14:paraId="5BD6EAC8"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9DC49" w14:textId="77777777" w:rsidR="00624E2B" w:rsidRPr="00203C8E" w:rsidRDefault="00624E2B" w:rsidP="00211473">
            <w:pPr>
              <w:pStyle w:val="aff4"/>
              <w:rPr>
                <w:rFonts w:ascii="Times New Roman" w:hAnsi="Times New Roman"/>
                <w:bCs/>
                <w:sz w:val="24"/>
                <w:szCs w:val="24"/>
              </w:rPr>
            </w:pPr>
          </w:p>
        </w:tc>
      </w:tr>
      <w:tr w:rsidR="00624E2B" w:rsidRPr="00203C8E" w14:paraId="3D469021"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A2C38" w14:textId="77777777" w:rsidR="00624E2B" w:rsidRPr="00203C8E" w:rsidRDefault="00624E2B" w:rsidP="00BE781A">
            <w:pPr>
              <w:pStyle w:val="aff6"/>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F2F2B"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bik</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161C2"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Поле номер 14:</w:t>
            </w:r>
          </w:p>
          <w:p w14:paraId="599020D9" w14:textId="77777777" w:rsidR="00624E2B" w:rsidRPr="00203C8E" w:rsidRDefault="00624E2B" w:rsidP="00211473">
            <w:pPr>
              <w:pStyle w:val="aff4"/>
              <w:rPr>
                <w:rFonts w:ascii="Times New Roman" w:hAnsi="Times New Roman"/>
                <w:sz w:val="24"/>
                <w:szCs w:val="24"/>
              </w:rPr>
            </w:pPr>
            <w:r w:rsidRPr="00203C8E">
              <w:rPr>
                <w:rFonts w:ascii="Times New Roman" w:hAnsi="Times New Roman"/>
                <w:bCs/>
                <w:sz w:val="24"/>
                <w:szCs w:val="24"/>
              </w:rPr>
              <w:t xml:space="preserve">БИК </w:t>
            </w:r>
            <w:r>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908B7"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00CD3" w14:textId="219C6B1F"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BIKType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10</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8EB46" w14:textId="77777777" w:rsidR="00624E2B" w:rsidRPr="00203C8E" w:rsidRDefault="00624E2B" w:rsidP="00211473">
            <w:pPr>
              <w:pStyle w:val="aff4"/>
              <w:rPr>
                <w:rFonts w:ascii="Times New Roman" w:hAnsi="Times New Roman"/>
                <w:bCs/>
                <w:sz w:val="24"/>
                <w:szCs w:val="24"/>
              </w:rPr>
            </w:pPr>
          </w:p>
        </w:tc>
      </w:tr>
      <w:tr w:rsidR="00624E2B" w:rsidRPr="00203C8E" w14:paraId="6995B6B9"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42890" w14:textId="77777777" w:rsidR="00624E2B" w:rsidRPr="00203C8E" w:rsidRDefault="00624E2B" w:rsidP="00BE781A">
            <w:pPr>
              <w:pStyle w:val="aff6"/>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50FB4" w14:textId="77777777" w:rsidR="00624E2B" w:rsidRPr="00203C8E" w:rsidRDefault="00624E2B" w:rsidP="00211473">
            <w:pPr>
              <w:pStyle w:val="aff4"/>
              <w:rPr>
                <w:rFonts w:ascii="Times New Roman" w:hAnsi="Times New Roman"/>
                <w:sz w:val="24"/>
                <w:szCs w:val="24"/>
                <w:lang w:val="en-US"/>
              </w:rPr>
            </w:pPr>
            <w:r w:rsidRPr="00203C8E">
              <w:rPr>
                <w:rFonts w:ascii="Times New Roman" w:hAnsi="Times New Roman"/>
                <w:sz w:val="24"/>
                <w:szCs w:val="24"/>
              </w:rPr>
              <w:t>correspondentBankAccount</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83BBE"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Поле номер 15:</w:t>
            </w:r>
          </w:p>
          <w:p w14:paraId="4FB8A936" w14:textId="77777777" w:rsidR="00624E2B" w:rsidRPr="00203C8E" w:rsidRDefault="00624E2B" w:rsidP="00211473">
            <w:pPr>
              <w:pStyle w:val="aff4"/>
              <w:rPr>
                <w:rFonts w:ascii="Times New Roman" w:hAnsi="Times New Roman"/>
                <w:bCs/>
                <w:sz w:val="24"/>
                <w:szCs w:val="24"/>
              </w:rPr>
            </w:pPr>
            <w:r w:rsidRPr="00203C8E">
              <w:rPr>
                <w:rFonts w:ascii="Times New Roman" w:hAnsi="Times New Roman"/>
                <w:bCs/>
                <w:sz w:val="24"/>
                <w:szCs w:val="24"/>
              </w:rPr>
              <w:t xml:space="preserve">Номер </w:t>
            </w:r>
            <w:r>
              <w:rPr>
                <w:rFonts w:ascii="Times New Roman" w:hAnsi="Times New Roman"/>
                <w:bCs/>
                <w:sz w:val="24"/>
                <w:szCs w:val="24"/>
              </w:rPr>
              <w:t xml:space="preserve">единого казначейского счета или номер </w:t>
            </w:r>
            <w:r w:rsidRPr="00203C8E">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05781" w14:textId="77777777"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9D65E" w14:textId="235CAADD" w:rsidR="00624E2B" w:rsidRPr="00203C8E" w:rsidRDefault="00624E2B" w:rsidP="00211473">
            <w:pPr>
              <w:pStyle w:val="aff4"/>
              <w:rPr>
                <w:rFonts w:ascii="Times New Roman" w:hAnsi="Times New Roman"/>
                <w:sz w:val="24"/>
                <w:szCs w:val="24"/>
              </w:rPr>
            </w:pPr>
            <w:r w:rsidRPr="00203C8E">
              <w:rPr>
                <w:rFonts w:ascii="Times New Roman" w:hAnsi="Times New Roman"/>
                <w:sz w:val="24"/>
                <w:szCs w:val="24"/>
                <w:lang w:val="en-US"/>
              </w:rPr>
              <w:t>AccountNumType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9</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19A35" w14:textId="77777777" w:rsidR="00624E2B" w:rsidRPr="00203C8E" w:rsidRDefault="00624E2B" w:rsidP="00211473">
            <w:pPr>
              <w:pStyle w:val="aff4"/>
              <w:rPr>
                <w:rFonts w:ascii="Times New Roman" w:hAnsi="Times New Roman"/>
                <w:bCs/>
                <w:i/>
                <w:sz w:val="24"/>
                <w:szCs w:val="24"/>
              </w:rPr>
            </w:pPr>
          </w:p>
        </w:tc>
      </w:tr>
    </w:tbl>
    <w:p w14:paraId="1380178E" w14:textId="77777777" w:rsidR="00624E2B" w:rsidRDefault="00624E2B" w:rsidP="00B33B33">
      <w:pPr>
        <w:pStyle w:val="aff2"/>
        <w:rPr>
          <w:b/>
          <w:szCs w:val="24"/>
        </w:rPr>
      </w:pPr>
    </w:p>
    <w:p w14:paraId="0C44978F" w14:textId="4E40D4ED" w:rsidR="00B33B33" w:rsidRPr="00203C8E" w:rsidRDefault="00B33B33" w:rsidP="00B33B33">
      <w:pPr>
        <w:pStyle w:val="aff2"/>
        <w:rPr>
          <w:b/>
          <w:szCs w:val="24"/>
        </w:rPr>
      </w:pPr>
      <w:r w:rsidRPr="00203C8E">
        <w:rPr>
          <w:b/>
          <w:szCs w:val="24"/>
        </w:rPr>
        <w:t xml:space="preserve">Таблица </w:t>
      </w:r>
      <w:bookmarkEnd w:id="29"/>
      <w:r w:rsidR="00624E2B">
        <w:rPr>
          <w:b/>
          <w:szCs w:val="24"/>
        </w:rPr>
        <w:t>5</w:t>
      </w:r>
      <w:r w:rsidRPr="00203C8E">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203C8E" w:rsidRDefault="00B33B33" w:rsidP="00BE781A">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34FD8B11" w:rsidR="00B33B33" w:rsidRPr="00203C8E" w:rsidRDefault="00B33B33" w:rsidP="00877839">
            <w:pPr>
              <w:pStyle w:val="aff4"/>
              <w:rPr>
                <w:rFonts w:ascii="Times New Roman" w:hAnsi="Times New Roman"/>
                <w:sz w:val="24"/>
                <w:szCs w:val="24"/>
              </w:rPr>
            </w:pPr>
            <w:r w:rsidRPr="00203C8E">
              <w:rPr>
                <w:rFonts w:ascii="Times New Roman" w:hAnsi="Times New Roman"/>
                <w:sz w:val="24"/>
                <w:szCs w:val="24"/>
              </w:rPr>
              <w:t xml:space="preserve">Идентификатор </w:t>
            </w:r>
            <w:r w:rsidR="00877839" w:rsidRPr="00203C8E">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68385ADE"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Строка не более 50 символов в формате в формат</w:t>
            </w:r>
            <w:r w:rsidRPr="00C62070">
              <w:rPr>
                <w:rFonts w:ascii="Times New Roman" w:hAnsi="Times New Roman"/>
                <w:i/>
                <w:sz w:val="24"/>
                <w:szCs w:val="24"/>
              </w:rPr>
              <w:t xml:space="preserve">е </w:t>
            </w:r>
            <w:r w:rsidRPr="00C62070">
              <w:rPr>
                <w:rFonts w:ascii="Times New Roman" w:hAnsi="Times New Roman"/>
                <w:i/>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203C8E" w:rsidRDefault="00B33B33" w:rsidP="00B33B33">
            <w:pPr>
              <w:pStyle w:val="aff4"/>
              <w:rPr>
                <w:rFonts w:ascii="Times New Roman" w:hAnsi="Times New Roman"/>
                <w:sz w:val="24"/>
                <w:szCs w:val="24"/>
              </w:rPr>
            </w:pPr>
          </w:p>
        </w:tc>
      </w:tr>
      <w:tr w:rsidR="00B33B33" w:rsidRPr="00203C8E"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203C8E" w:rsidRDefault="00B33B33" w:rsidP="00BE781A">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3EB22A5"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32 символов</w:t>
            </w:r>
          </w:p>
          <w:p w14:paraId="1AE4267D" w14:textId="7ED7B8E4"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C62070">
              <w:rPr>
                <w:rFonts w:ascii="Times New Roman" w:hAnsi="Times New Roman"/>
                <w:i/>
                <w:sz w:val="24"/>
                <w:szCs w:val="24"/>
              </w:rPr>
              <w:t xml:space="preserve"> </w:t>
            </w:r>
            <w:r w:rsidR="00877839" w:rsidRPr="00C62070">
              <w:rPr>
                <w:rFonts w:ascii="Times New Roman" w:hAnsi="Times New Roman"/>
                <w:i/>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14:paraId="0CD4DBCD"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0 – запрос успешно принят;</w:t>
            </w:r>
          </w:p>
          <w:p w14:paraId="3DA54FB2" w14:textId="10116B90"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код ошибки</w:t>
            </w:r>
            <w:r w:rsidR="009C6A9B" w:rsidRPr="00203C8E">
              <w:rPr>
                <w:rFonts w:ascii="Times New Roman" w:hAnsi="Times New Roman"/>
                <w:sz w:val="24"/>
                <w:szCs w:val="24"/>
              </w:rPr>
              <w:t xml:space="preserve"> -</w:t>
            </w:r>
            <w:r w:rsidRPr="00203C8E">
              <w:rPr>
                <w:rFonts w:ascii="Times New Roman" w:hAnsi="Times New Roman"/>
                <w:sz w:val="24"/>
                <w:szCs w:val="24"/>
              </w:rPr>
              <w:t xml:space="preserve"> в случае отказа в приеме к обработке</w:t>
            </w:r>
          </w:p>
        </w:tc>
      </w:tr>
      <w:tr w:rsidR="00B33B33" w:rsidRPr="00203C8E"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203C8E" w:rsidRDefault="00B33B33" w:rsidP="00BE781A">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203C8E" w:rsidRDefault="00B33B33" w:rsidP="00B33B33">
            <w:pPr>
              <w:jc w:val="both"/>
            </w:pPr>
            <w:r w:rsidRPr="00203C8E">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FED8129"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255 символов</w:t>
            </w:r>
          </w:p>
          <w:p w14:paraId="25B5D12F" w14:textId="3B913AB0" w:rsidR="00B33B33" w:rsidRPr="00C62070" w:rsidRDefault="000F10CA" w:rsidP="003761E1">
            <w:pPr>
              <w:pStyle w:val="aff4"/>
              <w:rPr>
                <w:rFonts w:ascii="Times New Roman" w:hAnsi="Times New Roman"/>
                <w:i/>
                <w:sz w:val="24"/>
                <w:szCs w:val="24"/>
              </w:rPr>
            </w:pPr>
            <w:r w:rsidRPr="00C62070">
              <w:rPr>
                <w:rFonts w:ascii="Times New Roman" w:hAnsi="Times New Roman"/>
                <w:i/>
                <w:sz w:val="24"/>
                <w:szCs w:val="24"/>
              </w:rPr>
              <w:t>/</w:t>
            </w:r>
            <w:r w:rsidR="003761E1" w:rsidRPr="00C62070">
              <w:rPr>
                <w:rFonts w:ascii="Times New Roman" w:hAnsi="Times New Roman"/>
                <w:i/>
                <w:sz w:val="24"/>
                <w:szCs w:val="24"/>
              </w:rPr>
              <w:t xml:space="preserve"> </w:t>
            </w:r>
            <w:r w:rsidR="00877839" w:rsidRPr="00C62070">
              <w:rPr>
                <w:rFonts w:ascii="Times New Roman" w:hAnsi="Times New Roman"/>
                <w:i/>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4F5B6" w14:textId="036D0A15" w:rsidR="00877839" w:rsidRPr="00203C8E" w:rsidRDefault="00877839" w:rsidP="00877839">
            <w:pPr>
              <w:pStyle w:val="aff4"/>
              <w:rPr>
                <w:rFonts w:ascii="Times New Roman" w:hAnsi="Times New Roman"/>
                <w:sz w:val="24"/>
                <w:szCs w:val="24"/>
              </w:rPr>
            </w:pPr>
          </w:p>
          <w:p w14:paraId="4B26C4BA" w14:textId="77777777" w:rsidR="00B33B33" w:rsidRPr="00203C8E" w:rsidRDefault="00B33B33" w:rsidP="00B33B33">
            <w:pPr>
              <w:pStyle w:val="aff4"/>
              <w:rPr>
                <w:rFonts w:ascii="Times New Roman" w:hAnsi="Times New Roman"/>
                <w:sz w:val="24"/>
                <w:szCs w:val="24"/>
              </w:rPr>
            </w:pPr>
          </w:p>
        </w:tc>
      </w:tr>
    </w:tbl>
    <w:p w14:paraId="5F7652D8" w14:textId="2F408866" w:rsidR="00DF67A3" w:rsidRDefault="00DF67A3" w:rsidP="00DF67A3">
      <w:pPr>
        <w:pStyle w:val="aff6"/>
        <w:rPr>
          <w:sz w:val="24"/>
          <w:szCs w:val="24"/>
        </w:rPr>
      </w:pPr>
      <w:bookmarkStart w:id="32" w:name="_Ref482877847"/>
    </w:p>
    <w:p w14:paraId="59BD8D71" w14:textId="524580F7" w:rsidR="001A3326" w:rsidRDefault="001A3326" w:rsidP="00DF67A3">
      <w:pPr>
        <w:pStyle w:val="aff6"/>
        <w:rPr>
          <w:sz w:val="24"/>
          <w:szCs w:val="24"/>
        </w:rPr>
      </w:pPr>
    </w:p>
    <w:p w14:paraId="4F71715A" w14:textId="77777777" w:rsidR="001A3326" w:rsidRPr="00203C8E" w:rsidRDefault="001A3326" w:rsidP="00DF67A3">
      <w:pPr>
        <w:pStyle w:val="aff6"/>
        <w:rPr>
          <w:sz w:val="24"/>
          <w:szCs w:val="24"/>
        </w:rPr>
      </w:pPr>
    </w:p>
    <w:p w14:paraId="53F33265" w14:textId="77777777" w:rsidR="00DF67A3" w:rsidRPr="00203C8E" w:rsidRDefault="00DF67A3" w:rsidP="00042435">
      <w:pPr>
        <w:pStyle w:val="Head2"/>
        <w:rPr>
          <w:snapToGrid w:val="0"/>
        </w:rPr>
      </w:pPr>
      <w:bookmarkStart w:id="33" w:name="_Toc488759231"/>
      <w:bookmarkStart w:id="34" w:name="_Toc488844897"/>
      <w:bookmarkStart w:id="35" w:name="_Toc496883002"/>
      <w:bookmarkStart w:id="36" w:name="_Toc496885522"/>
      <w:bookmarkStart w:id="37" w:name="_Toc496885767"/>
      <w:bookmarkStart w:id="38" w:name="_Toc497481044"/>
      <w:bookmarkStart w:id="39" w:name="_Toc488759232"/>
      <w:bookmarkStart w:id="40" w:name="_Toc488844898"/>
      <w:bookmarkStart w:id="41" w:name="_Toc496883003"/>
      <w:bookmarkStart w:id="42" w:name="_Toc496885523"/>
      <w:bookmarkStart w:id="43" w:name="_Toc496885768"/>
      <w:bookmarkStart w:id="44" w:name="_Toc497481045"/>
      <w:bookmarkStart w:id="45" w:name="_Toc488759233"/>
      <w:bookmarkStart w:id="46" w:name="_Toc488844899"/>
      <w:bookmarkStart w:id="47" w:name="_Toc496883004"/>
      <w:bookmarkStart w:id="48" w:name="_Toc496885524"/>
      <w:bookmarkStart w:id="49" w:name="_Toc496885769"/>
      <w:bookmarkStart w:id="50" w:name="_Toc497481046"/>
      <w:bookmarkStart w:id="51" w:name="_Toc488759234"/>
      <w:bookmarkStart w:id="52" w:name="_Toc488844900"/>
      <w:bookmarkStart w:id="53" w:name="_Toc496883005"/>
      <w:bookmarkStart w:id="54" w:name="_Toc496885525"/>
      <w:bookmarkStart w:id="55" w:name="_Toc496885770"/>
      <w:bookmarkStart w:id="56" w:name="_Toc497481047"/>
      <w:bookmarkStart w:id="57" w:name="_Toc488759235"/>
      <w:bookmarkStart w:id="58" w:name="_Toc488844901"/>
      <w:bookmarkStart w:id="59" w:name="_Toc496883006"/>
      <w:bookmarkStart w:id="60" w:name="_Toc496885526"/>
      <w:bookmarkStart w:id="61" w:name="_Toc496885771"/>
      <w:bookmarkStart w:id="62" w:name="_Toc497481048"/>
      <w:bookmarkStart w:id="63" w:name="_Toc488759236"/>
      <w:bookmarkStart w:id="64" w:name="_Toc488844902"/>
      <w:bookmarkStart w:id="65" w:name="_Toc496883007"/>
      <w:bookmarkStart w:id="66" w:name="_Toc496885527"/>
      <w:bookmarkStart w:id="67" w:name="_Toc496885772"/>
      <w:bookmarkStart w:id="68" w:name="_Toc497481049"/>
      <w:bookmarkStart w:id="69" w:name="_Toc488759237"/>
      <w:bookmarkStart w:id="70" w:name="_Toc488844903"/>
      <w:bookmarkStart w:id="71" w:name="_Toc496883008"/>
      <w:bookmarkStart w:id="72" w:name="_Toc496885528"/>
      <w:bookmarkStart w:id="73" w:name="_Toc496885773"/>
      <w:bookmarkStart w:id="74" w:name="_Toc497481050"/>
      <w:bookmarkStart w:id="75" w:name="_Ref498535023"/>
      <w:bookmarkStart w:id="76" w:name="_Ref524702727"/>
      <w:bookmarkStart w:id="77" w:name="_Toc11281300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203C8E">
        <w:rPr>
          <w:snapToGrid w:val="0"/>
        </w:rPr>
        <w:t>Описание простых типов полей</w:t>
      </w:r>
      <w:bookmarkEnd w:id="75"/>
      <w:bookmarkEnd w:id="76"/>
      <w:bookmarkEnd w:id="77"/>
    </w:p>
    <w:p w14:paraId="1BAAF257" w14:textId="77777777" w:rsidR="004269C7" w:rsidRPr="00203C8E" w:rsidRDefault="004269C7" w:rsidP="00BE781A">
      <w:pPr>
        <w:pStyle w:val="aff6"/>
        <w:numPr>
          <w:ilvl w:val="0"/>
          <w:numId w:val="11"/>
        </w:numPr>
        <w:rPr>
          <w:b/>
          <w:sz w:val="24"/>
          <w:szCs w:val="24"/>
        </w:rPr>
      </w:pPr>
      <w:bookmarkStart w:id="78" w:name="_Ref482795808"/>
      <w:bookmarkStart w:id="79" w:name="_Ref482182953"/>
      <w:r w:rsidRPr="00203C8E">
        <w:rPr>
          <w:b/>
          <w:sz w:val="24"/>
          <w:szCs w:val="24"/>
        </w:rPr>
        <w:t>URNType</w:t>
      </w:r>
      <w:bookmarkEnd w:id="78"/>
    </w:p>
    <w:p w14:paraId="081FBA0B"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УРН организации.</w:t>
      </w:r>
    </w:p>
    <w:p w14:paraId="4430EFF8" w14:textId="2472CADF"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должно быть должно содержать 6 латинских букв и цифр ([0-9a-fA-F]{6}.</w:t>
      </w:r>
    </w:p>
    <w:p w14:paraId="62DD9551" w14:textId="77777777" w:rsidR="004269C7" w:rsidRPr="00203C8E" w:rsidRDefault="004269C7" w:rsidP="004269C7">
      <w:pPr>
        <w:pStyle w:val="aff8"/>
        <w:spacing w:before="0" w:after="0" w:line="240" w:lineRule="auto"/>
        <w:rPr>
          <w:rFonts w:ascii="Times New Roman" w:hAnsi="Times New Roman"/>
          <w:sz w:val="24"/>
          <w:szCs w:val="24"/>
        </w:rPr>
      </w:pPr>
    </w:p>
    <w:p w14:paraId="5F85AA9E" w14:textId="77777777" w:rsidR="004269C7" w:rsidRPr="00203C8E" w:rsidRDefault="004269C7" w:rsidP="00BE781A">
      <w:pPr>
        <w:pStyle w:val="aff6"/>
        <w:numPr>
          <w:ilvl w:val="0"/>
          <w:numId w:val="11"/>
        </w:numPr>
        <w:rPr>
          <w:b/>
          <w:sz w:val="24"/>
          <w:szCs w:val="24"/>
        </w:rPr>
      </w:pPr>
      <w:bookmarkStart w:id="80" w:name="_Ref461470510"/>
      <w:bookmarkStart w:id="81" w:name="_Ref482182894"/>
      <w:r w:rsidRPr="00203C8E">
        <w:rPr>
          <w:b/>
          <w:sz w:val="24"/>
          <w:szCs w:val="24"/>
        </w:rPr>
        <w:t>SupplierBillIDType</w:t>
      </w:r>
      <w:bookmarkEnd w:id="80"/>
      <w:bookmarkEnd w:id="81"/>
    </w:p>
    <w:p w14:paraId="25EF4E2F"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lastRenderedPageBreak/>
        <w:t>Тип предназначен для указания УИН.</w:t>
      </w:r>
    </w:p>
    <w:p w14:paraId="6897324B"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20 символов (маска ввода: «\w{20}») или 25 цифр символов (маска ввода: «\</w:t>
      </w:r>
      <w:r w:rsidRPr="00203C8E">
        <w:rPr>
          <w:rFonts w:ascii="Times New Roman" w:hAnsi="Times New Roman"/>
          <w:sz w:val="24"/>
          <w:szCs w:val="24"/>
          <w:lang w:val="en-US"/>
        </w:rPr>
        <w:t>d</w:t>
      </w:r>
      <w:r w:rsidRPr="00203C8E">
        <w:rPr>
          <w:rFonts w:ascii="Times New Roman" w:hAnsi="Times New Roman"/>
          <w:sz w:val="24"/>
          <w:szCs w:val="24"/>
        </w:rPr>
        <w:t>{25}»).</w:t>
      </w:r>
    </w:p>
    <w:p w14:paraId="0B71638E" w14:textId="1804FF2D"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Структура УИН описана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_Ref488750835 \r  \* MERGEFORMAT </w:instrText>
      </w:r>
      <w:r w:rsidRPr="00203C8E">
        <w:rPr>
          <w:rFonts w:ascii="Times New Roman" w:hAnsi="Times New Roman"/>
          <w:sz w:val="24"/>
          <w:szCs w:val="24"/>
        </w:rPr>
        <w:fldChar w:fldCharType="separate"/>
      </w:r>
      <w:r>
        <w:rPr>
          <w:rFonts w:ascii="Times New Roman" w:hAnsi="Times New Roman"/>
          <w:sz w:val="24"/>
          <w:szCs w:val="24"/>
        </w:rPr>
        <w:t>5.1</w:t>
      </w:r>
      <w:r w:rsidRPr="00203C8E">
        <w:rPr>
          <w:rFonts w:ascii="Times New Roman" w:hAnsi="Times New Roman"/>
          <w:sz w:val="24"/>
          <w:szCs w:val="24"/>
        </w:rPr>
        <w:fldChar w:fldCharType="end"/>
      </w:r>
    </w:p>
    <w:p w14:paraId="12BE2ADB" w14:textId="77777777" w:rsidR="004269C7" w:rsidRPr="00203C8E" w:rsidRDefault="004269C7" w:rsidP="004269C7">
      <w:pPr>
        <w:pStyle w:val="aff8"/>
        <w:spacing w:before="0" w:after="0" w:line="240" w:lineRule="auto"/>
        <w:rPr>
          <w:rFonts w:ascii="Times New Roman" w:hAnsi="Times New Roman"/>
          <w:sz w:val="24"/>
          <w:szCs w:val="24"/>
        </w:rPr>
      </w:pPr>
    </w:p>
    <w:p w14:paraId="31A1360F" w14:textId="77777777" w:rsidR="004269C7" w:rsidRPr="00203C8E" w:rsidRDefault="004269C7" w:rsidP="00BE781A">
      <w:pPr>
        <w:pStyle w:val="aff6"/>
        <w:numPr>
          <w:ilvl w:val="0"/>
          <w:numId w:val="11"/>
        </w:numPr>
        <w:rPr>
          <w:b/>
          <w:sz w:val="24"/>
          <w:szCs w:val="24"/>
        </w:rPr>
      </w:pPr>
      <w:bookmarkStart w:id="82" w:name="_Ref461470656"/>
      <w:bookmarkStart w:id="83" w:name="_Ref482182907"/>
      <w:r w:rsidRPr="00203C8E">
        <w:rPr>
          <w:b/>
          <w:sz w:val="24"/>
          <w:szCs w:val="24"/>
        </w:rPr>
        <w:t>KBKType</w:t>
      </w:r>
      <w:bookmarkEnd w:id="82"/>
      <w:bookmarkEnd w:id="83"/>
    </w:p>
    <w:p w14:paraId="10A39C04"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КБК.</w:t>
      </w:r>
    </w:p>
    <w:p w14:paraId="6FA512A0" w14:textId="2AC887C7"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20 цифр: </w:t>
      </w:r>
      <w:r>
        <w:rPr>
          <w:rFonts w:ascii="Times New Roman" w:hAnsi="Times New Roman"/>
          <w:sz w:val="24"/>
          <w:szCs w:val="24"/>
        </w:rPr>
        <w:t>\</w:t>
      </w:r>
      <w:r>
        <w:rPr>
          <w:rFonts w:ascii="Times New Roman" w:hAnsi="Times New Roman"/>
          <w:sz w:val="24"/>
          <w:szCs w:val="24"/>
          <w:lang w:val="en-US"/>
        </w:rPr>
        <w:t>d</w:t>
      </w:r>
      <w:r w:rsidRPr="00203C8E">
        <w:rPr>
          <w:rFonts w:ascii="Times New Roman" w:hAnsi="Times New Roman"/>
          <w:sz w:val="24"/>
          <w:szCs w:val="24"/>
        </w:rPr>
        <w:t>{20}.</w:t>
      </w:r>
    </w:p>
    <w:p w14:paraId="6A0D9650" w14:textId="77777777" w:rsidR="004269C7" w:rsidRPr="00203C8E" w:rsidRDefault="004269C7" w:rsidP="004269C7">
      <w:pPr>
        <w:pStyle w:val="aff8"/>
        <w:spacing w:before="0" w:after="0" w:line="240" w:lineRule="auto"/>
        <w:rPr>
          <w:rFonts w:ascii="Times New Roman" w:hAnsi="Times New Roman"/>
          <w:sz w:val="24"/>
          <w:szCs w:val="24"/>
        </w:rPr>
      </w:pPr>
    </w:p>
    <w:p w14:paraId="596E6517" w14:textId="77777777" w:rsidR="004269C7" w:rsidRPr="00203C8E" w:rsidRDefault="004269C7" w:rsidP="00BE781A">
      <w:pPr>
        <w:pStyle w:val="aff6"/>
        <w:numPr>
          <w:ilvl w:val="0"/>
          <w:numId w:val="11"/>
        </w:numPr>
        <w:rPr>
          <w:b/>
          <w:sz w:val="24"/>
          <w:szCs w:val="24"/>
        </w:rPr>
      </w:pPr>
      <w:bookmarkStart w:id="84" w:name="_Ref482182914"/>
      <w:r w:rsidRPr="00203C8E">
        <w:rPr>
          <w:b/>
          <w:sz w:val="24"/>
          <w:szCs w:val="24"/>
        </w:rPr>
        <w:t>OKTMOType</w:t>
      </w:r>
      <w:bookmarkEnd w:id="84"/>
    </w:p>
    <w:p w14:paraId="7B29104C"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кода по ОКТМО.</w:t>
      </w:r>
    </w:p>
    <w:p w14:paraId="716337DB" w14:textId="0662BD54" w:rsidR="004269C7"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8 цифр, или 11 цифр. Если значение поля состоит из 8 цифр, то </w:t>
      </w:r>
      <w:r>
        <w:rPr>
          <w:rFonts w:ascii="Times New Roman" w:hAnsi="Times New Roman"/>
          <w:sz w:val="24"/>
          <w:szCs w:val="24"/>
        </w:rPr>
        <w:t>все</w:t>
      </w:r>
      <w:r w:rsidRPr="00203C8E">
        <w:rPr>
          <w:rFonts w:ascii="Times New Roman" w:hAnsi="Times New Roman"/>
          <w:sz w:val="24"/>
          <w:szCs w:val="24"/>
        </w:rPr>
        <w:t xml:space="preserve"> цифры не могут быть нулями: \d{8}, \d{11}.</w:t>
      </w:r>
    </w:p>
    <w:p w14:paraId="1506013B" w14:textId="77777777" w:rsidR="004269C7" w:rsidRPr="00203C8E" w:rsidRDefault="004269C7" w:rsidP="004269C7">
      <w:pPr>
        <w:pStyle w:val="aff8"/>
        <w:spacing w:before="0" w:after="0" w:line="240" w:lineRule="auto"/>
        <w:rPr>
          <w:rFonts w:ascii="Times New Roman" w:hAnsi="Times New Roman"/>
          <w:sz w:val="24"/>
          <w:szCs w:val="24"/>
        </w:rPr>
      </w:pPr>
    </w:p>
    <w:p w14:paraId="0EF0700F" w14:textId="77777777" w:rsidR="00942382" w:rsidRPr="00203C8E" w:rsidRDefault="00942382" w:rsidP="00BE781A">
      <w:pPr>
        <w:pStyle w:val="aff6"/>
        <w:numPr>
          <w:ilvl w:val="0"/>
          <w:numId w:val="11"/>
        </w:numPr>
        <w:rPr>
          <w:b/>
          <w:sz w:val="24"/>
          <w:szCs w:val="24"/>
        </w:rPr>
      </w:pPr>
      <w:bookmarkStart w:id="85" w:name="_Ref488832559"/>
      <w:bookmarkStart w:id="86" w:name="_Ref461471153"/>
      <w:bookmarkStart w:id="87" w:name="_Ref482182931"/>
      <w:r w:rsidRPr="00203C8E">
        <w:rPr>
          <w:b/>
          <w:sz w:val="24"/>
          <w:szCs w:val="24"/>
        </w:rPr>
        <w:t>OrgNameType</w:t>
      </w:r>
      <w:bookmarkEnd w:id="85"/>
    </w:p>
    <w:p w14:paraId="3907B5BC"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Тип предназначен для указания наименования организации.  </w:t>
      </w:r>
    </w:p>
    <w:p w14:paraId="77D3AF4E" w14:textId="05D2664D" w:rsidR="00942382"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должно быть не более </w:t>
      </w:r>
      <w:r w:rsidR="00A93AE4" w:rsidRPr="005F6E7D">
        <w:rPr>
          <w:rFonts w:ascii="Times New Roman" w:hAnsi="Times New Roman"/>
          <w:sz w:val="24"/>
          <w:szCs w:val="24"/>
        </w:rPr>
        <w:t>2000</w:t>
      </w:r>
      <w:r w:rsidR="00A93AE4" w:rsidRPr="00203C8E">
        <w:rPr>
          <w:rFonts w:ascii="Times New Roman" w:hAnsi="Times New Roman"/>
          <w:sz w:val="24"/>
          <w:szCs w:val="24"/>
        </w:rPr>
        <w:t xml:space="preserve"> </w:t>
      </w:r>
      <w:r w:rsidRPr="00203C8E">
        <w:rPr>
          <w:rFonts w:ascii="Times New Roman" w:hAnsi="Times New Roman"/>
          <w:sz w:val="24"/>
          <w:szCs w:val="24"/>
        </w:rPr>
        <w:t xml:space="preserve">символов (маска ввода: </w:t>
      </w:r>
      <w:r w:rsidR="00A93AE4" w:rsidRPr="00AC56C6">
        <w:rPr>
          <w:rFonts w:ascii="Times New Roman" w:hAnsi="Times New Roman"/>
          <w:sz w:val="24"/>
          <w:szCs w:val="24"/>
        </w:rPr>
        <w:t>[^\s]+(\s+[^\s]+)*</w:t>
      </w:r>
      <w:r w:rsidR="00A93AE4" w:rsidRPr="000614F3">
        <w:rPr>
          <w:rFonts w:ascii="Times New Roman" w:hAnsi="Times New Roman"/>
          <w:sz w:val="24"/>
          <w:szCs w:val="24"/>
        </w:rPr>
        <w:t>)</w:t>
      </w:r>
      <w:r w:rsidRPr="00203C8E">
        <w:rPr>
          <w:rFonts w:ascii="Times New Roman" w:hAnsi="Times New Roman"/>
          <w:sz w:val="24"/>
          <w:szCs w:val="24"/>
        </w:rPr>
        <w:t>.</w:t>
      </w:r>
    </w:p>
    <w:p w14:paraId="43984AF8" w14:textId="77777777" w:rsidR="00942382" w:rsidRPr="00203C8E" w:rsidRDefault="00942382" w:rsidP="00942382">
      <w:pPr>
        <w:pStyle w:val="aff8"/>
        <w:spacing w:before="0" w:after="0" w:line="240" w:lineRule="auto"/>
        <w:rPr>
          <w:rFonts w:ascii="Times New Roman" w:hAnsi="Times New Roman"/>
          <w:sz w:val="24"/>
          <w:szCs w:val="24"/>
        </w:rPr>
      </w:pPr>
    </w:p>
    <w:p w14:paraId="12A71E30" w14:textId="77777777" w:rsidR="004269C7" w:rsidRPr="00203C8E" w:rsidRDefault="004269C7" w:rsidP="00BE781A">
      <w:pPr>
        <w:pStyle w:val="aff6"/>
        <w:numPr>
          <w:ilvl w:val="0"/>
          <w:numId w:val="11"/>
        </w:numPr>
        <w:rPr>
          <w:b/>
          <w:sz w:val="24"/>
          <w:szCs w:val="24"/>
        </w:rPr>
      </w:pPr>
      <w:r w:rsidRPr="00203C8E">
        <w:rPr>
          <w:b/>
          <w:sz w:val="24"/>
          <w:szCs w:val="24"/>
        </w:rPr>
        <w:t>INNType</w:t>
      </w:r>
      <w:bookmarkEnd w:id="86"/>
      <w:bookmarkEnd w:id="87"/>
    </w:p>
    <w:p w14:paraId="303DC658"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ИНН юридического лица.</w:t>
      </w:r>
    </w:p>
    <w:p w14:paraId="4CEEEC91" w14:textId="77777777" w:rsidR="004269C7" w:rsidRPr="00203C8E" w:rsidRDefault="004269C7" w:rsidP="004269C7">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7B97E5CC" w14:textId="77777777" w:rsidR="004269C7" w:rsidRDefault="004269C7" w:rsidP="004269C7">
      <w:pPr>
        <w:pStyle w:val="aff6"/>
        <w:ind w:left="720" w:firstLine="0"/>
        <w:rPr>
          <w:b/>
          <w:sz w:val="24"/>
          <w:szCs w:val="24"/>
        </w:rPr>
      </w:pPr>
    </w:p>
    <w:p w14:paraId="5BB352E3" w14:textId="77777777" w:rsidR="00942382" w:rsidRPr="00203C8E" w:rsidRDefault="00942382" w:rsidP="00BE781A">
      <w:pPr>
        <w:pStyle w:val="aff6"/>
        <w:numPr>
          <w:ilvl w:val="0"/>
          <w:numId w:val="11"/>
        </w:numPr>
        <w:rPr>
          <w:b/>
          <w:sz w:val="24"/>
          <w:szCs w:val="24"/>
        </w:rPr>
      </w:pPr>
      <w:bookmarkStart w:id="88" w:name="_Ref461471198"/>
      <w:bookmarkStart w:id="89" w:name="_Ref482182939"/>
      <w:r w:rsidRPr="00203C8E">
        <w:rPr>
          <w:b/>
          <w:sz w:val="24"/>
          <w:szCs w:val="24"/>
        </w:rPr>
        <w:t>KPPType</w:t>
      </w:r>
      <w:bookmarkEnd w:id="88"/>
      <w:bookmarkEnd w:id="89"/>
    </w:p>
    <w:p w14:paraId="097FADED"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КПП юридического лица.</w:t>
      </w:r>
    </w:p>
    <w:p w14:paraId="02402050"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8CDF456" w14:textId="77777777" w:rsidR="00942382" w:rsidRDefault="00942382" w:rsidP="00942382">
      <w:pPr>
        <w:pStyle w:val="aff6"/>
        <w:ind w:left="720" w:firstLine="0"/>
        <w:rPr>
          <w:b/>
          <w:sz w:val="24"/>
          <w:szCs w:val="24"/>
        </w:rPr>
      </w:pPr>
    </w:p>
    <w:p w14:paraId="1441826C" w14:textId="77777777" w:rsidR="00942382" w:rsidRPr="00203C8E" w:rsidRDefault="00942382" w:rsidP="00BE781A">
      <w:pPr>
        <w:pStyle w:val="aff6"/>
        <w:keepNext/>
        <w:numPr>
          <w:ilvl w:val="0"/>
          <w:numId w:val="11"/>
        </w:numPr>
        <w:rPr>
          <w:b/>
          <w:sz w:val="24"/>
          <w:szCs w:val="24"/>
        </w:rPr>
      </w:pPr>
      <w:bookmarkStart w:id="90" w:name="_Ref461471947"/>
      <w:r w:rsidRPr="00203C8E">
        <w:rPr>
          <w:b/>
          <w:sz w:val="24"/>
          <w:szCs w:val="24"/>
        </w:rPr>
        <w:t>OGRNType</w:t>
      </w:r>
      <w:bookmarkEnd w:id="90"/>
    </w:p>
    <w:p w14:paraId="30351EF6" w14:textId="77777777" w:rsidR="00942382" w:rsidRPr="00203C8E"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ОГРН юридического лица.</w:t>
      </w:r>
    </w:p>
    <w:p w14:paraId="00F17FEA" w14:textId="4BC4DE7E" w:rsidR="00942382" w:rsidRDefault="00942382" w:rsidP="00942382">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13 цифр: \d{13}.</w:t>
      </w:r>
    </w:p>
    <w:p w14:paraId="5A98613D" w14:textId="77777777" w:rsidR="00942382" w:rsidRDefault="00942382" w:rsidP="00942382">
      <w:pPr>
        <w:pStyle w:val="aff8"/>
        <w:spacing w:before="0" w:after="0" w:line="240" w:lineRule="auto"/>
        <w:rPr>
          <w:rFonts w:ascii="Times New Roman" w:hAnsi="Times New Roman"/>
          <w:sz w:val="24"/>
          <w:szCs w:val="24"/>
        </w:rPr>
      </w:pPr>
    </w:p>
    <w:p w14:paraId="33E134B1" w14:textId="71244DEA" w:rsidR="00DF67A3" w:rsidRPr="00203C8E" w:rsidRDefault="00DF67A3" w:rsidP="00BE781A">
      <w:pPr>
        <w:pStyle w:val="aff6"/>
        <w:numPr>
          <w:ilvl w:val="0"/>
          <w:numId w:val="11"/>
        </w:numPr>
        <w:rPr>
          <w:b/>
          <w:sz w:val="24"/>
          <w:szCs w:val="24"/>
        </w:rPr>
      </w:pPr>
      <w:r w:rsidRPr="00203C8E">
        <w:rPr>
          <w:b/>
          <w:sz w:val="24"/>
          <w:szCs w:val="24"/>
        </w:rPr>
        <w:t>AccountNumType</w:t>
      </w:r>
      <w:bookmarkEnd w:id="79"/>
    </w:p>
    <w:p w14:paraId="61AF48A2" w14:textId="592C95E3" w:rsidR="00DF67A3" w:rsidRPr="00203C8E" w:rsidRDefault="00DF67A3" w:rsidP="009C0709">
      <w:pPr>
        <w:pStyle w:val="aff8"/>
        <w:spacing w:before="0" w:after="0" w:line="240" w:lineRule="auto"/>
        <w:ind w:left="0" w:firstLine="709"/>
        <w:contextualSpacing/>
        <w:rPr>
          <w:rFonts w:ascii="Times New Roman" w:hAnsi="Times New Roman"/>
          <w:sz w:val="24"/>
          <w:szCs w:val="24"/>
        </w:rPr>
      </w:pPr>
      <w:r w:rsidRPr="00203C8E">
        <w:rPr>
          <w:rFonts w:ascii="Times New Roman" w:hAnsi="Times New Roman"/>
          <w:sz w:val="24"/>
          <w:szCs w:val="24"/>
        </w:rPr>
        <w:t>Тип предназначен для указания номера счета.</w:t>
      </w:r>
    </w:p>
    <w:p w14:paraId="1C8262FE" w14:textId="7A59C50B" w:rsidR="00DF67A3" w:rsidRPr="00203C8E" w:rsidRDefault="00DF67A3" w:rsidP="009C0709">
      <w:pPr>
        <w:pStyle w:val="aff8"/>
        <w:spacing w:line="240" w:lineRule="auto"/>
        <w:contextualSpacing/>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20 цифр: \d{20}.</w:t>
      </w:r>
    </w:p>
    <w:p w14:paraId="30D902D0" w14:textId="77777777" w:rsidR="00942382" w:rsidRPr="00203C8E" w:rsidRDefault="00942382" w:rsidP="00942382">
      <w:pPr>
        <w:pStyle w:val="aff8"/>
        <w:spacing w:before="0" w:after="0" w:line="240" w:lineRule="auto"/>
        <w:rPr>
          <w:rFonts w:ascii="Times New Roman" w:hAnsi="Times New Roman"/>
          <w:sz w:val="24"/>
          <w:szCs w:val="24"/>
        </w:rPr>
      </w:pPr>
      <w:bookmarkStart w:id="91" w:name="_Ref461471863"/>
    </w:p>
    <w:p w14:paraId="4B647C78" w14:textId="77777777" w:rsidR="00DF67A3" w:rsidRPr="00203C8E" w:rsidRDefault="00DF67A3" w:rsidP="00BE781A">
      <w:pPr>
        <w:pStyle w:val="aff6"/>
        <w:numPr>
          <w:ilvl w:val="0"/>
          <w:numId w:val="11"/>
        </w:numPr>
        <w:rPr>
          <w:b/>
          <w:sz w:val="24"/>
          <w:szCs w:val="24"/>
        </w:rPr>
      </w:pPr>
      <w:r w:rsidRPr="00203C8E">
        <w:rPr>
          <w:b/>
          <w:sz w:val="24"/>
          <w:szCs w:val="24"/>
        </w:rPr>
        <w:t>BIKType</w:t>
      </w:r>
      <w:bookmarkEnd w:id="91"/>
    </w:p>
    <w:p w14:paraId="6907E63A"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банковского идентификационного кода.</w:t>
      </w:r>
    </w:p>
    <w:p w14:paraId="6F1828B7" w14:textId="01E5A0D5" w:rsidR="00DF67A3"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9 цифр: \d{9}.</w:t>
      </w:r>
    </w:p>
    <w:p w14:paraId="0CDEF908" w14:textId="77777777" w:rsidR="00DF67A3" w:rsidRPr="00203C8E" w:rsidRDefault="00DF67A3" w:rsidP="00DF67A3">
      <w:pPr>
        <w:pStyle w:val="aff8"/>
        <w:spacing w:before="0" w:after="0" w:line="240" w:lineRule="auto"/>
        <w:rPr>
          <w:rFonts w:ascii="Times New Roman" w:hAnsi="Times New Roman"/>
          <w:sz w:val="24"/>
          <w:szCs w:val="24"/>
        </w:rPr>
      </w:pPr>
    </w:p>
    <w:p w14:paraId="7F69BBE9" w14:textId="77777777" w:rsidR="00942382" w:rsidRPr="007B0CF9" w:rsidRDefault="00942382" w:rsidP="00BE781A">
      <w:pPr>
        <w:pStyle w:val="aff6"/>
        <w:numPr>
          <w:ilvl w:val="0"/>
          <w:numId w:val="11"/>
        </w:numPr>
        <w:rPr>
          <w:sz w:val="24"/>
          <w:szCs w:val="24"/>
        </w:rPr>
      </w:pPr>
      <w:bookmarkStart w:id="92" w:name="_Ref67497232"/>
      <w:bookmarkStart w:id="93" w:name="_Ref482805529"/>
      <w:r w:rsidRPr="00C0194A">
        <w:rPr>
          <w:b/>
          <w:sz w:val="24"/>
          <w:szCs w:val="24"/>
        </w:rPr>
        <w:t>RequisiteCheckCodeType</w:t>
      </w:r>
      <w:bookmarkEnd w:id="92"/>
    </w:p>
    <w:p w14:paraId="165AC791" w14:textId="5F52F562" w:rsidR="00942382" w:rsidRPr="00A3467B" w:rsidRDefault="00942382" w:rsidP="00942382">
      <w:pPr>
        <w:pStyle w:val="aff8"/>
        <w:spacing w:before="0" w:after="0" w:line="240" w:lineRule="auto"/>
        <w:rPr>
          <w:rFonts w:ascii="Times New Roman" w:hAnsi="Times New Roman"/>
          <w:sz w:val="24"/>
          <w:szCs w:val="24"/>
        </w:rPr>
      </w:pPr>
      <w:r w:rsidRPr="00A3467B">
        <w:rPr>
          <w:rFonts w:ascii="Times New Roman" w:hAnsi="Times New Roman"/>
          <w:sz w:val="24"/>
          <w:szCs w:val="24"/>
        </w:rPr>
        <w:t xml:space="preserve">Тип предназначен для указания </w:t>
      </w:r>
      <w:r>
        <w:rPr>
          <w:rFonts w:ascii="Times New Roman" w:hAnsi="Times New Roman"/>
          <w:sz w:val="24"/>
          <w:szCs w:val="24"/>
        </w:rPr>
        <w:t>кода проверки реквизитов</w:t>
      </w:r>
      <w:r w:rsidR="00A74FC7">
        <w:rPr>
          <w:rFonts w:ascii="Times New Roman" w:hAnsi="Times New Roman"/>
          <w:sz w:val="24"/>
          <w:szCs w:val="24"/>
        </w:rPr>
        <w:t>.</w:t>
      </w:r>
    </w:p>
    <w:p w14:paraId="33A6CB23" w14:textId="4CB570EC" w:rsidR="00942382" w:rsidRDefault="00942382" w:rsidP="00942382">
      <w:pPr>
        <w:pStyle w:val="aff8"/>
        <w:spacing w:before="0" w:after="0" w:line="240" w:lineRule="auto"/>
        <w:rPr>
          <w:rFonts w:ascii="Times New Roman" w:hAnsi="Times New Roman"/>
          <w:sz w:val="24"/>
          <w:szCs w:val="24"/>
        </w:rPr>
      </w:pPr>
      <w:r w:rsidRPr="00A3467B">
        <w:rPr>
          <w:rFonts w:ascii="Times New Roman" w:hAnsi="Times New Roman"/>
          <w:sz w:val="24"/>
          <w:szCs w:val="24"/>
        </w:rPr>
        <w:t xml:space="preserve">Основан на типе String, до </w:t>
      </w:r>
      <w:r>
        <w:rPr>
          <w:rFonts w:ascii="Times New Roman" w:hAnsi="Times New Roman"/>
          <w:sz w:val="24"/>
          <w:szCs w:val="24"/>
        </w:rPr>
        <w:t>255</w:t>
      </w:r>
      <w:r w:rsidRPr="00A3467B">
        <w:rPr>
          <w:rFonts w:ascii="Times New Roman" w:hAnsi="Times New Roman"/>
          <w:sz w:val="24"/>
          <w:szCs w:val="24"/>
        </w:rPr>
        <w:t xml:space="preserve"> символов.</w:t>
      </w:r>
    </w:p>
    <w:bookmarkEnd w:id="93"/>
    <w:p w14:paraId="65D73AB3" w14:textId="77777777" w:rsidR="006937F0" w:rsidRPr="00203C8E" w:rsidRDefault="006937F0" w:rsidP="00942382">
      <w:pPr>
        <w:pStyle w:val="aff8"/>
        <w:spacing w:before="0" w:after="0" w:line="240" w:lineRule="auto"/>
        <w:ind w:left="0"/>
        <w:rPr>
          <w:rFonts w:ascii="Times New Roman" w:hAnsi="Times New Roman"/>
          <w:sz w:val="24"/>
          <w:szCs w:val="24"/>
        </w:rPr>
      </w:pPr>
    </w:p>
    <w:p w14:paraId="35D31E3F" w14:textId="72454D47" w:rsidR="0031009B" w:rsidRPr="00203C8E" w:rsidRDefault="0031009B" w:rsidP="00042435">
      <w:pPr>
        <w:pStyle w:val="Head2"/>
        <w:rPr>
          <w:snapToGrid w:val="0"/>
        </w:rPr>
      </w:pPr>
      <w:bookmarkStart w:id="94" w:name="_Ref497480973"/>
      <w:bookmarkStart w:id="95" w:name="_Toc112813005"/>
      <w:r w:rsidRPr="00203C8E">
        <w:rPr>
          <w:snapToGrid w:val="0"/>
        </w:rPr>
        <w:lastRenderedPageBreak/>
        <w:t>Описание проверок запроса на стороне поставщика</w:t>
      </w:r>
      <w:bookmarkEnd w:id="94"/>
      <w:bookmarkEnd w:id="95"/>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203C8E"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203C8E" w:rsidRDefault="00400568"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203C8E" w:rsidRDefault="0031009B" w:rsidP="00FA5842">
            <w:pPr>
              <w:pStyle w:val="af2"/>
              <w:rPr>
                <w:rFonts w:ascii="Times New Roman" w:cs="Times New Roman"/>
              </w:rPr>
            </w:pPr>
            <w:r w:rsidRPr="00203C8E">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203C8E" w:rsidRDefault="0031009B" w:rsidP="00FA5842">
            <w:pPr>
              <w:pStyle w:val="af2"/>
              <w:rPr>
                <w:rFonts w:ascii="Times New Roman" w:cs="Times New Roman"/>
              </w:rPr>
            </w:pPr>
            <w:r w:rsidRPr="00203C8E">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203C8E" w:rsidRDefault="0031009B" w:rsidP="00FA5842">
            <w:pPr>
              <w:pStyle w:val="af2"/>
              <w:rPr>
                <w:rFonts w:ascii="Times New Roman" w:cs="Times New Roman"/>
              </w:rPr>
            </w:pPr>
            <w:r w:rsidRPr="00203C8E">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203C8E" w:rsidRDefault="0031009B" w:rsidP="00FA5842">
            <w:pPr>
              <w:pStyle w:val="af2"/>
              <w:rPr>
                <w:rFonts w:ascii="Times New Roman" w:cs="Times New Roman"/>
              </w:rPr>
            </w:pPr>
            <w:r w:rsidRPr="00203C8E">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203C8E" w:rsidRDefault="0031009B" w:rsidP="00FA5842">
            <w:pPr>
              <w:pStyle w:val="af2"/>
              <w:rPr>
                <w:rFonts w:ascii="Times New Roman" w:cs="Times New Roman"/>
              </w:rPr>
            </w:pPr>
            <w:r w:rsidRPr="00203C8E">
              <w:rPr>
                <w:rFonts w:ascii="Times New Roman" w:cs="Times New Roman"/>
              </w:rPr>
              <w:t>Комментарий</w:t>
            </w:r>
          </w:p>
        </w:tc>
      </w:tr>
      <w:tr w:rsidR="00584C77" w:rsidRPr="00203C8E"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203C8E" w:rsidRDefault="00584C77"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203C8E" w:rsidRDefault="00584C77" w:rsidP="00584C77">
            <w:pPr>
              <w:jc w:val="both"/>
              <w:rPr>
                <w:i/>
                <w:iCs/>
              </w:rPr>
            </w:pPr>
            <w:r w:rsidRPr="00203C8E">
              <w:rPr>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203C8E" w:rsidRDefault="00584C77" w:rsidP="00584C77">
            <w:pPr>
              <w:jc w:val="both"/>
              <w:rPr>
                <w:lang w:val="en-US"/>
              </w:rPr>
            </w:pPr>
            <w:r w:rsidRPr="00203C8E">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203C8E" w:rsidRDefault="00584C77" w:rsidP="00584C77">
            <w:pPr>
              <w:jc w:val="both"/>
            </w:pPr>
            <w:r w:rsidRPr="00203C8E">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203C8E" w:rsidRDefault="00584C77" w:rsidP="00584C77">
            <w:pPr>
              <w:jc w:val="both"/>
              <w:rPr>
                <w:lang w:val="en-US"/>
              </w:rPr>
            </w:pPr>
            <w:r w:rsidRPr="00203C8E">
              <w:rPr>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276AB5" w:rsidRDefault="00584C77" w:rsidP="00CB37F4">
            <w:pPr>
              <w:jc w:val="both"/>
              <w:rPr>
                <w:i/>
                <w:szCs w:val="24"/>
              </w:rPr>
            </w:pPr>
            <w:r w:rsidRPr="00276AB5">
              <w:rPr>
                <w:i/>
                <w:szCs w:val="24"/>
              </w:rPr>
              <w:t>Неверный формат данных ЭП под сущностью (запросом)</w:t>
            </w:r>
          </w:p>
        </w:tc>
      </w:tr>
      <w:tr w:rsidR="00754F7F" w:rsidRPr="00203C8E"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203C8E" w:rsidRDefault="00754F7F"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203C8E" w:rsidRDefault="00754F7F" w:rsidP="00754F7F">
            <w:pPr>
              <w:jc w:val="both"/>
            </w:pPr>
            <w:r w:rsidRPr="00203C8E">
              <w:rPr>
                <w:sz w:val="25"/>
                <w:szCs w:val="25"/>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276AB5" w:rsidRDefault="00754F7F" w:rsidP="00754F7F">
            <w:pPr>
              <w:jc w:val="both"/>
              <w:rPr>
                <w:i/>
                <w:szCs w:val="24"/>
              </w:rPr>
            </w:pPr>
            <w:r w:rsidRPr="00276AB5">
              <w:rPr>
                <w:i/>
                <w:szCs w:val="24"/>
              </w:rPr>
              <w:t>Ваш запрос не был обработан. ЭП-ОВ некорректна</w:t>
            </w:r>
          </w:p>
        </w:tc>
      </w:tr>
      <w:tr w:rsidR="00754F7F" w:rsidRPr="00203C8E"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203C8E" w:rsidRDefault="00754F7F"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32002D80" w:rsidR="00754F7F" w:rsidRPr="00203C8E" w:rsidRDefault="00754F7F" w:rsidP="00754F7F">
            <w:pPr>
              <w:jc w:val="both"/>
            </w:pPr>
            <w:r w:rsidRPr="00203C8E">
              <w:rPr>
                <w:sz w:val="25"/>
                <w:szCs w:val="25"/>
              </w:rPr>
              <w:t>Не пройдена проверка ЭП-ОВ</w:t>
            </w:r>
            <w:r w:rsidR="0068284A" w:rsidRPr="00203C8E">
              <w:rPr>
                <w:sz w:val="25"/>
                <w:szCs w:val="25"/>
              </w:rPr>
              <w:t xml:space="preserve"> </w:t>
            </w:r>
            <w:r w:rsidR="0068284A" w:rsidRPr="00203C8E">
              <w:t>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276AB5" w:rsidRDefault="00754F7F" w:rsidP="00754F7F">
            <w:pPr>
              <w:jc w:val="both"/>
              <w:rPr>
                <w:i/>
                <w:szCs w:val="24"/>
              </w:rPr>
            </w:pPr>
            <w:r w:rsidRPr="00276AB5">
              <w:rPr>
                <w:i/>
                <w:szCs w:val="24"/>
              </w:rPr>
              <w:t>Неверный сертификат ключа проверки ЭП в запросе</w:t>
            </w:r>
          </w:p>
        </w:tc>
      </w:tr>
      <w:tr w:rsidR="001716B8" w:rsidRPr="00203C8E"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203C8E" w:rsidRDefault="001716B8"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203C8E" w:rsidRDefault="001716B8" w:rsidP="001716B8">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0AE24BBE" w:rsidR="001716B8" w:rsidRPr="00203C8E" w:rsidRDefault="001C2BE6" w:rsidP="001716B8">
            <w:pPr>
              <w:jc w:val="both"/>
              <w:rPr>
                <w:iCs/>
                <w:lang w:val="en-US"/>
              </w:rPr>
            </w:pPr>
            <w:r w:rsidRPr="00203C8E">
              <w:rPr>
                <w:lang w:val="en-US"/>
              </w:rPr>
              <w:t>Payment</w:t>
            </w:r>
            <w:r>
              <w:rPr>
                <w:lang w:val="en-US"/>
              </w:rPr>
              <w:t>Check</w:t>
            </w:r>
            <w:r w:rsidR="001716B8" w:rsidRPr="00203C8E">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203C8E" w:rsidRDefault="001716B8" w:rsidP="001716B8">
            <w:pPr>
              <w:jc w:val="both"/>
              <w:rPr>
                <w:sz w:val="25"/>
                <w:szCs w:val="25"/>
              </w:rPr>
            </w:pPr>
            <w:r w:rsidRPr="00203C8E">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203C8E" w:rsidRDefault="00512105" w:rsidP="001716B8">
            <w:pPr>
              <w:jc w:val="both"/>
              <w:rPr>
                <w:lang w:val="en-US"/>
              </w:rPr>
            </w:pPr>
            <w:r w:rsidRPr="00203C8E">
              <w:rPr>
                <w:lang w:val="en-US"/>
              </w:rPr>
              <w:t>GetResponseResponse/ResponseMessage/Response /SenderProvidedResponseData/</w:t>
            </w:r>
            <w:r w:rsidR="001716B8" w:rsidRPr="00203C8E">
              <w:rPr>
                <w:lang w:val="en-US"/>
              </w:rPr>
              <w:t>RequestStatus/StatusCode = «1»</w:t>
            </w:r>
          </w:p>
          <w:p w14:paraId="2284DA2D" w14:textId="2239EF05" w:rsidR="001716B8" w:rsidRPr="00203C8E" w:rsidRDefault="001716B8" w:rsidP="001716B8">
            <w:pPr>
              <w:jc w:val="both"/>
              <w:rPr>
                <w:lang w:val="en-US"/>
              </w:rPr>
            </w:pPr>
            <w:r w:rsidRPr="00203C8E">
              <w:rPr>
                <w:lang w:val="en-US"/>
              </w:rPr>
              <w:t xml:space="preserve"> </w:t>
            </w:r>
            <w:r w:rsidRPr="00203C8E">
              <w:t>или</w:t>
            </w:r>
            <w:r w:rsidRPr="00203C8E">
              <w:rPr>
                <w:lang w:val="en-US"/>
              </w:rPr>
              <w:t xml:space="preserve"> </w:t>
            </w:r>
            <w:r w:rsidR="001C2BE6" w:rsidRPr="00203C8E">
              <w:rPr>
                <w:lang w:val="en-US"/>
              </w:rPr>
              <w:t>Payment</w:t>
            </w:r>
            <w:r w:rsidR="001C2BE6">
              <w:rPr>
                <w:lang w:val="en-US"/>
              </w:rPr>
              <w:t>Check</w:t>
            </w:r>
            <w:r w:rsidRPr="00203C8E">
              <w:rPr>
                <w:lang w:val="en-US"/>
              </w:rPr>
              <w:t>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276AB5" w:rsidRDefault="001716B8" w:rsidP="001716B8">
            <w:pPr>
              <w:jc w:val="both"/>
              <w:rPr>
                <w:i/>
                <w:szCs w:val="24"/>
              </w:rPr>
            </w:pPr>
            <w:r w:rsidRPr="00276AB5">
              <w:rPr>
                <w:i/>
                <w:szCs w:val="24"/>
              </w:rPr>
              <w:t>Внутренняя</w:t>
            </w:r>
            <w:r w:rsidRPr="00276AB5">
              <w:rPr>
                <w:i/>
                <w:szCs w:val="24"/>
                <w:lang w:val="en-US"/>
              </w:rPr>
              <w:t xml:space="preserve"> </w:t>
            </w:r>
            <w:r w:rsidRPr="00276AB5">
              <w:rPr>
                <w:i/>
                <w:szCs w:val="24"/>
              </w:rPr>
              <w:t>ошибка</w:t>
            </w:r>
          </w:p>
        </w:tc>
      </w:tr>
      <w:tr w:rsidR="00641E5B" w:rsidRPr="00203C8E"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203C8E" w:rsidRDefault="00641E5B"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203C8E" w:rsidRDefault="00641E5B" w:rsidP="00641E5B">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05375E10" w:rsidR="00641E5B" w:rsidRPr="00203C8E" w:rsidRDefault="00802E18" w:rsidP="00641E5B">
            <w:pPr>
              <w:jc w:val="both"/>
            </w:pPr>
            <w:r w:rsidRPr="00203C8E">
              <w:rPr>
                <w:lang w:val="en-US"/>
              </w:rPr>
              <w:t>Payment</w:t>
            </w:r>
            <w:r>
              <w:rPr>
                <w:lang w:val="en-US"/>
              </w:rPr>
              <w:t>Check</w:t>
            </w:r>
            <w:r w:rsidR="00641E5B" w:rsidRPr="00203C8E">
              <w:t>Request/</w:t>
            </w:r>
            <w:r w:rsidR="00641E5B" w:rsidRPr="00203C8E">
              <w:rPr>
                <w:lang w:val="en-US"/>
              </w:rPr>
              <w:t>@</w:t>
            </w:r>
            <w:r w:rsidR="00641E5B" w:rsidRPr="00203C8E">
              <w:t>senderIdentifier</w:t>
            </w:r>
          </w:p>
          <w:p w14:paraId="0E1F8E28" w14:textId="77777777" w:rsidR="00641E5B" w:rsidRPr="00203C8E" w:rsidRDefault="00641E5B" w:rsidP="00641E5B">
            <w:pPr>
              <w:jc w:val="both"/>
            </w:pPr>
          </w:p>
          <w:p w14:paraId="6B9D3C8A" w14:textId="46A4BD03" w:rsidR="00641E5B" w:rsidRPr="00203C8E" w:rsidRDefault="00802E18" w:rsidP="00641E5B">
            <w:pPr>
              <w:jc w:val="both"/>
            </w:pPr>
            <w:r w:rsidRPr="00203C8E">
              <w:rPr>
                <w:lang w:val="en-US"/>
              </w:rPr>
              <w:t>Payment</w:t>
            </w:r>
            <w:r>
              <w:rPr>
                <w:lang w:val="en-US"/>
              </w:rPr>
              <w:t>Check</w:t>
            </w:r>
            <w:r w:rsidR="00773122" w:rsidRPr="00203C8E">
              <w:t>Request</w:t>
            </w:r>
            <w:r w:rsidR="00D83E4A"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1C4351A9" w:rsidR="00641E5B" w:rsidRPr="00203C8E" w:rsidRDefault="00D7437E" w:rsidP="00431EAF">
            <w:pPr>
              <w:jc w:val="both"/>
            </w:pPr>
            <w:r w:rsidRPr="00203C8E">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203C8E" w:rsidRDefault="00512105" w:rsidP="009A4073">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203C8E" w:rsidRDefault="00641E5B" w:rsidP="00D7437E">
            <w:pPr>
              <w:jc w:val="both"/>
              <w:rPr>
                <w:i/>
              </w:rPr>
            </w:pPr>
            <w:r w:rsidRPr="00203C8E">
              <w:rPr>
                <w:i/>
              </w:rPr>
              <w:t xml:space="preserve">Получен </w:t>
            </w:r>
            <w:r w:rsidR="00D7437E" w:rsidRPr="00203C8E">
              <w:rPr>
                <w:i/>
              </w:rPr>
              <w:t>запрос</w:t>
            </w:r>
            <w:r w:rsidRPr="00203C8E">
              <w:rPr>
                <w:i/>
              </w:rPr>
              <w:t xml:space="preserve"> от незарегистрированного участника</w:t>
            </w:r>
          </w:p>
        </w:tc>
      </w:tr>
      <w:tr w:rsidR="00641E5B" w:rsidRPr="00203C8E"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203C8E" w:rsidRDefault="00641E5B"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203C8E" w:rsidRDefault="00641E5B" w:rsidP="00641E5B">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A583" w14:textId="04FFFCAD" w:rsidR="00641E5B" w:rsidRPr="00203C8E" w:rsidRDefault="00802E18" w:rsidP="00641E5B">
            <w:pPr>
              <w:jc w:val="both"/>
            </w:pPr>
            <w:r w:rsidRPr="00203C8E">
              <w:rPr>
                <w:lang w:val="en-US"/>
              </w:rPr>
              <w:t>Payment</w:t>
            </w:r>
            <w:r>
              <w:rPr>
                <w:lang w:val="en-US"/>
              </w:rPr>
              <w:t>Check</w:t>
            </w:r>
            <w:r w:rsidR="00641E5B" w:rsidRPr="00203C8E">
              <w:t>Request/@senderIdentifier</w:t>
            </w:r>
          </w:p>
          <w:p w14:paraId="29AF2421" w14:textId="526D65BA" w:rsidR="009579A6" w:rsidRPr="00203C8E" w:rsidRDefault="009579A6" w:rsidP="009579A6">
            <w:pPr>
              <w:jc w:val="both"/>
              <w:rPr>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1340800" w:rsidR="00641E5B" w:rsidRPr="00203C8E" w:rsidRDefault="00802E18" w:rsidP="00271EC1">
            <w:pPr>
              <w:jc w:val="both"/>
            </w:pPr>
            <w:r w:rsidRPr="00203C8E">
              <w:t xml:space="preserve">Участник - отправитель сообщения о </w:t>
            </w:r>
            <w:r>
              <w:t xml:space="preserve">проверке реквизиов </w:t>
            </w:r>
            <w:r w:rsidRPr="00203C8E">
              <w:t xml:space="preserve">распоряжения, </w:t>
            </w:r>
            <w:r w:rsidR="006B4472" w:rsidRPr="00203C8E">
              <w:t>не должны иметь в ГИС ГИС ГМП статус</w:t>
            </w:r>
            <w:r w:rsidR="0068284A" w:rsidRPr="00203C8E">
              <w:t xml:space="preserve">, </w:t>
            </w:r>
            <w:r w:rsidR="006B4472" w:rsidRPr="00203C8E">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203C8E" w:rsidRDefault="00512105" w:rsidP="0072263D">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64A6267F" w:rsidR="00641E5B" w:rsidRPr="00203C8E" w:rsidRDefault="006B4472" w:rsidP="00641E5B">
            <w:pPr>
              <w:jc w:val="both"/>
              <w:rPr>
                <w:i/>
              </w:rPr>
            </w:pPr>
            <w:r w:rsidRPr="00203C8E">
              <w:rPr>
                <w:i/>
              </w:rPr>
              <w:t>Участник, не завершил тестирование или исключен</w:t>
            </w:r>
          </w:p>
        </w:tc>
      </w:tr>
      <w:tr w:rsidR="00BF7DFD" w:rsidRPr="00203C8E"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203C8E" w:rsidRDefault="009D45F3"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203C8E" w:rsidRDefault="009D45F3" w:rsidP="009D45F3">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2E0E7778" w:rsidR="009D45F3" w:rsidRPr="00203C8E" w:rsidRDefault="007D34C1" w:rsidP="00773122">
            <w:pPr>
              <w:jc w:val="both"/>
            </w:pPr>
            <w:r w:rsidRPr="00203C8E">
              <w:rPr>
                <w:lang w:val="en-US"/>
              </w:rPr>
              <w:t>Payment</w:t>
            </w:r>
            <w:r>
              <w:rPr>
                <w:lang w:val="en-US"/>
              </w:rPr>
              <w:t>Check</w:t>
            </w:r>
            <w:r w:rsidR="00773122" w:rsidRPr="00203C8E">
              <w:t>Request</w:t>
            </w:r>
            <w:r w:rsidR="009D45F3"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7C0A1261" w:rsidR="009D45F3" w:rsidRPr="00203C8E" w:rsidRDefault="006B4472" w:rsidP="00ED48FE">
            <w:pPr>
              <w:jc w:val="both"/>
            </w:pPr>
            <w:r w:rsidRPr="00203C8E">
              <w:t>Проверка наличия прав у участника</w:t>
            </w:r>
            <w:r w:rsidR="00ED48FE" w:rsidRPr="00203C8E">
              <w:t xml:space="preserve"> на указанную в запросе операцию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203C8E" w:rsidRDefault="00512105" w:rsidP="009D45F3">
            <w:pPr>
              <w:jc w:val="both"/>
              <w:rPr>
                <w:lang w:val="en-US"/>
              </w:rPr>
            </w:pPr>
            <w:r w:rsidRPr="00203C8E">
              <w:rPr>
                <w:lang w:val="en-US"/>
              </w:rPr>
              <w:t>GetResponseResponse/ResponseMessage/Response /SenderProvidedResponseData/</w:t>
            </w:r>
            <w:r w:rsidR="001716B8" w:rsidRPr="00203C8E">
              <w:rPr>
                <w:lang w:val="en-US"/>
              </w:rPr>
              <w:t>RequestStatus/StatusCode</w:t>
            </w:r>
            <w:r w:rsidR="009D45F3" w:rsidRPr="00203C8E">
              <w:rPr>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203C8E" w:rsidRDefault="006B4472" w:rsidP="009D45F3">
            <w:pPr>
              <w:jc w:val="both"/>
              <w:rPr>
                <w:i/>
              </w:rPr>
            </w:pPr>
            <w:r w:rsidRPr="00203C8E">
              <w:rPr>
                <w:i/>
              </w:rPr>
              <w:t>У отправителя запроса недостаточно прав на проведение данной операции</w:t>
            </w:r>
          </w:p>
        </w:tc>
      </w:tr>
      <w:tr w:rsidR="007D4697" w:rsidRPr="00203C8E" w14:paraId="0A7D25F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68B9"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868D5" w14:textId="1B69C293" w:rsidR="007D4697" w:rsidRPr="00203C8E" w:rsidRDefault="007D4697" w:rsidP="007D4697">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A49B5" w14:textId="77777777" w:rsidR="007D4697" w:rsidRPr="00203C8E" w:rsidRDefault="007D4697" w:rsidP="007D4697">
            <w:pPr>
              <w:jc w:val="both"/>
            </w:pPr>
            <w:r w:rsidRPr="00203C8E">
              <w:rPr>
                <w:lang w:val="en-US"/>
              </w:rPr>
              <w:t>Payment</w:t>
            </w:r>
            <w:r>
              <w:rPr>
                <w:lang w:val="en-US"/>
              </w:rPr>
              <w:t>Check</w:t>
            </w:r>
            <w:r w:rsidRPr="00203C8E">
              <w:t>Request/</w:t>
            </w:r>
            <w:r w:rsidRPr="00203C8E">
              <w:rPr>
                <w:lang w:val="en-US"/>
              </w:rPr>
              <w:t>@</w:t>
            </w:r>
            <w:r w:rsidRPr="00203C8E">
              <w:t>senderIdentifier</w:t>
            </w:r>
          </w:p>
          <w:p w14:paraId="79CA8974" w14:textId="77777777" w:rsidR="007D4697" w:rsidRPr="00203C8E" w:rsidRDefault="007D4697" w:rsidP="007D4697">
            <w:pPr>
              <w:jc w:val="both"/>
            </w:pPr>
          </w:p>
          <w:p w14:paraId="528A953C" w14:textId="6A082C23" w:rsidR="007D4697" w:rsidRPr="007D4697" w:rsidRDefault="007D4697" w:rsidP="007D4697">
            <w:pPr>
              <w:jc w:val="both"/>
            </w:pPr>
            <w:r w:rsidRPr="00203C8E">
              <w:rPr>
                <w:lang w:val="en-US"/>
              </w:rPr>
              <w:t>Payment</w:t>
            </w:r>
            <w:r>
              <w:rPr>
                <w:lang w:val="en-US"/>
              </w:rPr>
              <w:t>Check</w:t>
            </w:r>
            <w:r w:rsidRPr="00203C8E">
              <w:t>Request</w:t>
            </w:r>
            <w:r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C012E" w14:textId="5AD8F787" w:rsidR="007D4697" w:rsidRPr="00203C8E" w:rsidRDefault="007D4697" w:rsidP="007D4697">
            <w:pPr>
              <w:jc w:val="both"/>
            </w:pPr>
            <w:r w:rsidRPr="00AF6D07">
              <w:rPr>
                <w:szCs w:val="24"/>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60824" w14:textId="39B820A6" w:rsidR="007D4697" w:rsidRPr="007D4697" w:rsidRDefault="007D4697" w:rsidP="007D4697">
            <w:pPr>
              <w:jc w:val="both"/>
              <w:rPr>
                <w:lang w:val="en-US"/>
              </w:rPr>
            </w:pPr>
            <w:r w:rsidRPr="00860762">
              <w:rPr>
                <w:sz w:val="22"/>
                <w:szCs w:val="22"/>
                <w:lang w:val="en-US"/>
              </w:rPr>
              <w:t xml:space="preserve">GetResponseResponse/ResponseMessage/Response /SenderProvidedResponseData/RequestStatus/ StatusCode </w:t>
            </w:r>
            <w:r>
              <w:rPr>
                <w:sz w:val="22"/>
                <w:szCs w:val="22"/>
                <w:lang w:val="en-US"/>
              </w:rPr>
              <w:t>= «</w:t>
            </w:r>
            <w:r w:rsidRPr="008F5A2A">
              <w:rPr>
                <w:sz w:val="22"/>
                <w:szCs w:val="22"/>
                <w:lang w:val="en-US"/>
              </w:rPr>
              <w:t>102</w:t>
            </w:r>
            <w:r w:rsidRPr="00860762">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34365" w14:textId="67C96455" w:rsidR="007D4697" w:rsidRPr="00203C8E" w:rsidRDefault="007D4697" w:rsidP="007D4697">
            <w:pPr>
              <w:jc w:val="both"/>
              <w:rPr>
                <w:i/>
              </w:rPr>
            </w:pPr>
            <w:r w:rsidRPr="008F5A2A">
              <w:rPr>
                <w:i/>
                <w:sz w:val="22"/>
                <w:szCs w:val="22"/>
              </w:rPr>
              <w:t>Блокирована возможность взаимодействия с ГИС ГМП через СМЭВ 3.Х</w:t>
            </w:r>
          </w:p>
        </w:tc>
      </w:tr>
      <w:tr w:rsidR="007D4697" w:rsidRPr="00203C8E" w14:paraId="6C06026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71CAA"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93D4" w14:textId="57231BCF"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FF57" w14:textId="118AD4E0"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OrgAccount</w:t>
            </w:r>
            <w:r w:rsidRPr="00E9236B">
              <w:rPr>
                <w:rFonts w:eastAsia="Arial Unicode MS"/>
                <w:lang w:val="en-US"/>
              </w:rPr>
              <w:t>/</w:t>
            </w:r>
            <w:r>
              <w:rPr>
                <w:rFonts w:eastAsia="Arial Unicode MS"/>
                <w:lang w:val="en-US"/>
              </w:rPr>
              <w:t>Bank</w:t>
            </w:r>
            <w:r w:rsidRPr="00E9236B">
              <w:rPr>
                <w:rFonts w:eastAsia="Arial Unicode MS"/>
                <w:lang w:val="en-US"/>
              </w:rPr>
              <w:t>/@</w:t>
            </w:r>
            <w:r>
              <w:rPr>
                <w:rFonts w:eastAsia="Arial Unicode MS"/>
                <w:lang w:val="en-US"/>
              </w:rPr>
              <w:t>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25F7C" w14:textId="532B57D2" w:rsidR="007D4697" w:rsidRPr="00203C8E" w:rsidRDefault="007D4697" w:rsidP="007D4697">
            <w:pPr>
              <w:jc w:val="both"/>
            </w:pPr>
            <w:r>
              <w:rPr>
                <w:rFonts w:eastAsia="Arial Unicode MS" w:cs="Arial Unicode MS"/>
              </w:rPr>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5D857" w14:textId="46B39105" w:rsidR="007D4697" w:rsidRPr="00E9236B" w:rsidRDefault="007D4697" w:rsidP="007D4697">
            <w:pPr>
              <w:jc w:val="both"/>
            </w:pPr>
            <w:r w:rsidRPr="00E9236B">
              <w:rPr>
                <w:rFonts w:eastAsia="Arial Unicode MS"/>
              </w:rPr>
              <w:t>PaymentCheckResponse</w:t>
            </w:r>
            <w:r>
              <w:rPr>
                <w:rFonts w:eastAsia="Arial Unicode MS"/>
              </w:rPr>
              <w:t>/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92F3C" w14:textId="1994C81E" w:rsidR="007D4697" w:rsidRPr="003C561D" w:rsidRDefault="007D4697" w:rsidP="007D4697">
            <w:pPr>
              <w:jc w:val="both"/>
              <w:rPr>
                <w:i/>
              </w:rPr>
            </w:pPr>
            <w:r>
              <w:rPr>
                <w:i/>
                <w:snapToGrid w:val="0"/>
              </w:rPr>
              <w:t>Значение БИК ТОФК</w:t>
            </w:r>
            <w:r w:rsidRPr="003C561D">
              <w:rPr>
                <w:i/>
                <w:snapToGrid w:val="0"/>
              </w:rPr>
              <w:t xml:space="preserve"> не соответствует справочной информации</w:t>
            </w:r>
          </w:p>
        </w:tc>
      </w:tr>
      <w:tr w:rsidR="007D4697" w:rsidRPr="00203C8E" w14:paraId="7103A33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0978"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1A10" w14:textId="0793A318"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786A5" w14:textId="11C3CB47"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w:t>
            </w:r>
            <w:r>
              <w:rPr>
                <w:rFonts w:eastAsia="Arial Unicode MS"/>
                <w:lang w:val="en-US"/>
              </w:rPr>
              <w:lastRenderedPageBreak/>
              <w:t>unt</w:t>
            </w:r>
            <w:r w:rsidRPr="00E9236B">
              <w:rPr>
                <w:rFonts w:eastAsia="Arial Unicode MS"/>
                <w:lang w:val="en-US"/>
              </w:rPr>
              <w:t>/@</w:t>
            </w:r>
            <w:r>
              <w:rPr>
                <w:rFonts w:eastAsia="Arial Unicode MS"/>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52F92" w14:textId="1F36033B" w:rsidR="007D4697" w:rsidRPr="00203C8E" w:rsidRDefault="007D4697" w:rsidP="007D4697">
            <w:pPr>
              <w:jc w:val="both"/>
            </w:pPr>
            <w:r>
              <w:rPr>
                <w:rFonts w:eastAsia="Arial Unicode MS" w:cs="Arial Unicode MS"/>
              </w:rPr>
              <w:lastRenderedPageBreak/>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EE6C1" w14:textId="1AEA9CA0" w:rsidR="007D4697" w:rsidRPr="00E9236B" w:rsidRDefault="007D4697" w:rsidP="007D4697">
            <w:pPr>
              <w:jc w:val="both"/>
            </w:pPr>
            <w:r w:rsidRPr="00E9236B">
              <w:rPr>
                <w:rFonts w:eastAsia="Arial Unicode MS"/>
              </w:rPr>
              <w:t>PaymentCheckResponse</w:t>
            </w:r>
            <w:r>
              <w:rPr>
                <w:rFonts w:eastAsia="Arial Unicode MS"/>
              </w:rPr>
              <w:t>/ ImportProtoc</w:t>
            </w:r>
            <w:r>
              <w:rPr>
                <w:rFonts w:eastAsia="Arial Unicode MS"/>
              </w:rPr>
              <w:lastRenderedPageBreak/>
              <w:t>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4995E" w14:textId="0573EE6C" w:rsidR="007D4697" w:rsidRPr="003C561D" w:rsidRDefault="007D4697" w:rsidP="007D4697">
            <w:pPr>
              <w:jc w:val="both"/>
              <w:rPr>
                <w:i/>
              </w:rPr>
            </w:pPr>
            <w:r>
              <w:rPr>
                <w:i/>
                <w:snapToGrid w:val="0"/>
              </w:rPr>
              <w:lastRenderedPageBreak/>
              <w:t xml:space="preserve">Значение </w:t>
            </w:r>
            <w:r w:rsidRPr="003C561D">
              <w:rPr>
                <w:i/>
                <w:snapToGrid w:val="0"/>
              </w:rPr>
              <w:t xml:space="preserve">номера казначейского счета, </w:t>
            </w:r>
            <w:r w:rsidRPr="003C561D">
              <w:rPr>
                <w:i/>
                <w:snapToGrid w:val="0"/>
              </w:rPr>
              <w:lastRenderedPageBreak/>
              <w:t xml:space="preserve">открытого в ТОФК получателю </w:t>
            </w:r>
            <w:r>
              <w:rPr>
                <w:i/>
                <w:snapToGrid w:val="0"/>
              </w:rPr>
              <w:t>средств</w:t>
            </w:r>
            <w:r w:rsidRPr="00112FD8">
              <w:rPr>
                <w:i/>
                <w:snapToGrid w:val="0"/>
              </w:rPr>
              <w:t xml:space="preserve"> не соответствует справочной информации</w:t>
            </w:r>
          </w:p>
        </w:tc>
      </w:tr>
      <w:tr w:rsidR="007D4697" w:rsidRPr="00203C8E" w14:paraId="4FF6497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56A8D"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55D37" w14:textId="6A2E24E3"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5F773" w14:textId="3CC77315"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OrgAccount</w:t>
            </w:r>
            <w:r w:rsidRPr="00E9236B">
              <w:rPr>
                <w:rFonts w:eastAsia="Arial Unicode MS"/>
                <w:lang w:val="en-US"/>
              </w:rPr>
              <w:t>/</w:t>
            </w:r>
            <w:r>
              <w:rPr>
                <w:rFonts w:eastAsia="Arial Unicode MS"/>
                <w:lang w:val="en-US"/>
              </w:rPr>
              <w:t>Bank</w:t>
            </w:r>
            <w:r w:rsidRPr="00E9236B">
              <w:rPr>
                <w:rFonts w:eastAsia="Arial Unicode MS"/>
                <w:lang w:val="en-US"/>
              </w:rPr>
              <w:t>/@</w:t>
            </w:r>
            <w:r>
              <w:rPr>
                <w:rFonts w:eastAsia="Arial Unicode MS"/>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2C2E7" w14:textId="134AF117" w:rsidR="007D4697" w:rsidRPr="00203C8E" w:rsidRDefault="007D4697" w:rsidP="007D4697">
            <w:pPr>
              <w:jc w:val="both"/>
            </w:pPr>
            <w:r>
              <w:rPr>
                <w:rFonts w:eastAsia="Arial Unicode MS" w:cs="Arial Unicode MS"/>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C06BC" w14:textId="738B56FF" w:rsidR="007D4697" w:rsidRPr="00E9236B" w:rsidRDefault="007D4697" w:rsidP="007D4697">
            <w:pPr>
              <w:jc w:val="both"/>
            </w:pPr>
            <w:r w:rsidRPr="00E9236B">
              <w:rPr>
                <w:rFonts w:eastAsia="Arial Unicode MS"/>
              </w:rPr>
              <w:t>PaymentCheckResponse</w:t>
            </w:r>
            <w:r>
              <w:rPr>
                <w:rFonts w:eastAsia="Arial Unicode MS"/>
              </w:rPr>
              <w:t>/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4D04" w14:textId="046CDBDC" w:rsidR="007D4697" w:rsidRPr="00112FD8" w:rsidRDefault="007D4697" w:rsidP="007D4697">
            <w:pPr>
              <w:jc w:val="both"/>
              <w:rPr>
                <w:i/>
              </w:rPr>
            </w:pPr>
            <w:r w:rsidRPr="00112FD8">
              <w:rPr>
                <w:i/>
                <w:snapToGrid w:val="0"/>
              </w:rPr>
              <w:t>Значение номера единого казначейского счета не соответствует справочной информации</w:t>
            </w:r>
          </w:p>
        </w:tc>
      </w:tr>
      <w:tr w:rsidR="007D4697" w:rsidRPr="00203C8E" w14:paraId="253344F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BB036"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3CC07" w14:textId="6A322C22"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6FC29" w14:textId="088238F7" w:rsidR="007D4697" w:rsidRPr="00E9236B" w:rsidRDefault="007D4697" w:rsidP="007D4697">
            <w:pPr>
              <w:jc w:val="both"/>
            </w:pPr>
            <w:r w:rsidRPr="00E9236B">
              <w:rPr>
                <w:rFonts w:eastAsia="Arial Unicode MS"/>
                <w:lang w:val="en-US"/>
              </w:rPr>
              <w:t>PaymentCheckRequest/PaymentTemplate</w:t>
            </w:r>
            <w:r>
              <w:rPr>
                <w:rFonts w:eastAsia="Arial Unicode MS"/>
              </w:rPr>
              <w:t>/@</w:t>
            </w:r>
            <w:r>
              <w:rPr>
                <w:rFonts w:eastAsia="Arial Unicode MS"/>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71CA" w14:textId="77777777" w:rsidR="007D4697" w:rsidRDefault="007D4697" w:rsidP="007D4697">
            <w:pPr>
              <w:jc w:val="both"/>
              <w:rPr>
                <w:rFonts w:cs="Arial Unicode MS"/>
                <w:lang w:eastAsia="ru-RU"/>
              </w:rPr>
            </w:pPr>
            <w:r>
              <w:rPr>
                <w:rFonts w:cs="Arial Unicode MS"/>
              </w:rPr>
              <w:t>Проверка соответствия КБК справочнику НСИ ГИС ГМП.</w:t>
            </w:r>
          </w:p>
          <w:p w14:paraId="1894A603" w14:textId="3022E64A" w:rsidR="007D4697" w:rsidRPr="00203C8E" w:rsidRDefault="007D4697" w:rsidP="007D4697">
            <w:pPr>
              <w:jc w:val="both"/>
            </w:pPr>
            <w:r>
              <w:rPr>
                <w:rFonts w:cs="Arial Unicode MS"/>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170F9" w14:textId="2712047A" w:rsidR="007D4697" w:rsidRPr="00E9236B" w:rsidRDefault="007D4697" w:rsidP="007D4697">
            <w:pPr>
              <w:jc w:val="both"/>
            </w:pPr>
            <w:r w:rsidRPr="00E9236B">
              <w:rPr>
                <w:rFonts w:eastAsia="Arial Unicode MS"/>
              </w:rPr>
              <w:t>PaymentCheckResponse</w:t>
            </w:r>
            <w:r>
              <w:rPr>
                <w:rFonts w:eastAsia="Arial Unicode MS"/>
              </w:rPr>
              <w:t>/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7B68E" w14:textId="69E9486F" w:rsidR="007D4697" w:rsidRPr="00112FD8" w:rsidRDefault="007D4697" w:rsidP="007D4697">
            <w:pPr>
              <w:jc w:val="both"/>
              <w:rPr>
                <w:i/>
              </w:rPr>
            </w:pPr>
            <w:r w:rsidRPr="00112FD8">
              <w:rPr>
                <w:i/>
                <w:snapToGrid w:val="0"/>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7D4697" w:rsidRPr="00203C8E" w14:paraId="765CD60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B6C1E"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F6708" w14:textId="3269186C"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7739" w14:textId="6152985F" w:rsidR="007D4697" w:rsidRPr="00E9236B" w:rsidRDefault="007D4697" w:rsidP="007D4697">
            <w:pPr>
              <w:jc w:val="both"/>
            </w:pPr>
            <w:r w:rsidRPr="00E9236B">
              <w:rPr>
                <w:rFonts w:eastAsia="Arial Unicode MS"/>
                <w:lang w:val="en-US"/>
              </w:rPr>
              <w:t>PaymentCheckRequest/PaymentTemplate</w:t>
            </w:r>
            <w:r>
              <w:rPr>
                <w:rFonts w:eastAsia="Arial Unicode MS"/>
              </w:rPr>
              <w:t>/@</w:t>
            </w:r>
            <w:r>
              <w:rPr>
                <w:rFonts w:eastAsia="Arial Unicode MS"/>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A986D" w14:textId="1A8E37BD" w:rsidR="007D4697" w:rsidRPr="00203C8E" w:rsidRDefault="007D4697" w:rsidP="007D4697">
            <w:pPr>
              <w:jc w:val="both"/>
            </w:pPr>
            <w:r>
              <w:rPr>
                <w:rFonts w:eastAsia="Arial Unicode MS" w:cs="Arial Unicode MS"/>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67BD1" w14:textId="177AAE88" w:rsidR="007D4697" w:rsidRPr="00E9236B" w:rsidRDefault="007D4697" w:rsidP="007D4697">
            <w:pPr>
              <w:jc w:val="both"/>
            </w:pPr>
            <w:r w:rsidRPr="00E9236B">
              <w:rPr>
                <w:rFonts w:eastAsia="Arial Unicode MS"/>
              </w:rPr>
              <w:t>PaymentCheckResponse</w:t>
            </w:r>
            <w:r>
              <w:rPr>
                <w:rFonts w:eastAsia="Arial Unicode MS"/>
              </w:rPr>
              <w:t>/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8E242" w14:textId="6B55B830" w:rsidR="007D4697" w:rsidRPr="00112FD8" w:rsidRDefault="007D4697" w:rsidP="007D4697">
            <w:pPr>
              <w:jc w:val="both"/>
              <w:rPr>
                <w:i/>
              </w:rPr>
            </w:pPr>
            <w:r w:rsidRPr="00112FD8">
              <w:rPr>
                <w:i/>
                <w:snapToGrid w:val="0"/>
              </w:rPr>
              <w:t>Значение код</w:t>
            </w:r>
            <w:r>
              <w:rPr>
                <w:i/>
                <w:snapToGrid w:val="0"/>
              </w:rPr>
              <w:t>а</w:t>
            </w:r>
            <w:r w:rsidRPr="00112FD8">
              <w:rPr>
                <w:i/>
                <w:snapToGrid w:val="0"/>
              </w:rPr>
              <w:t xml:space="preserve"> по ОКТМО не соответствует общероссийскому классификатору</w:t>
            </w:r>
          </w:p>
        </w:tc>
      </w:tr>
      <w:tr w:rsidR="007D4697" w:rsidRPr="00203C8E"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7D4697" w:rsidRPr="00203C8E" w:rsidRDefault="007D4697" w:rsidP="007D4697">
            <w:pPr>
              <w:jc w:val="both"/>
              <w:rPr>
                <w:i/>
                <w:iCs/>
              </w:rPr>
            </w:pPr>
            <w:r w:rsidRPr="00203C8E">
              <w:rPr>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5E02126B" w:rsidR="007D4697" w:rsidRPr="00203C8E" w:rsidRDefault="007D4697" w:rsidP="007D4697">
            <w:pPr>
              <w:jc w:val="both"/>
              <w:rPr>
                <w:lang w:val="en-US"/>
              </w:rPr>
            </w:pPr>
            <w:r w:rsidRPr="00203C8E">
              <w:rPr>
                <w:lang w:val="en-US"/>
              </w:rPr>
              <w:t>xmlns:req=urn://roskazna.ru/gisgmp/xs</w:t>
            </w:r>
            <w:r>
              <w:rPr>
                <w:lang w:val="en-US"/>
              </w:rPr>
              <w:t>d/services/</w:t>
            </w:r>
            <w:r w:rsidRPr="00CE022E">
              <w:rPr>
                <w:lang w:val="en-US"/>
              </w:rPr>
              <w:t>import-paymentcheck</w:t>
            </w:r>
            <w:r>
              <w:rPr>
                <w:lang w:val="en-US"/>
              </w:rPr>
              <w:t xml:space="preserve"> /2.</w:t>
            </w:r>
            <w:r w:rsidR="000F7713">
              <w:rPr>
                <w:lang w:val="en-US"/>
              </w:rPr>
              <w:t>5</w:t>
            </w:r>
            <w:r>
              <w:rPr>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7D4697" w:rsidRPr="00203C8E" w:rsidRDefault="007D4697" w:rsidP="007D4697">
            <w:pPr>
              <w:jc w:val="both"/>
            </w:pPr>
            <w:r w:rsidRPr="00203C8E">
              <w:rPr>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7D4697" w:rsidRPr="00203C8E" w:rsidRDefault="007D4697" w:rsidP="007D4697">
            <w:pPr>
              <w:jc w:val="both"/>
              <w:rPr>
                <w:lang w:val="en-US"/>
              </w:rPr>
            </w:pPr>
            <w:r w:rsidRPr="00203C8E">
              <w:rPr>
                <w:lang w:val="en-US"/>
              </w:rPr>
              <w:t>GetResponseResponse/ResponseMessage/Response /SenderProvidedResponseData/RequestRejected/Rejecti</w:t>
            </w:r>
            <w:r w:rsidRPr="00203C8E">
              <w:rPr>
                <w:lang w:val="en-US"/>
              </w:rPr>
              <w:lastRenderedPageBreak/>
              <w:t>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54302E45" w:rsidR="007D4697" w:rsidRPr="00203C8E" w:rsidRDefault="007D4697" w:rsidP="007D4697">
            <w:pPr>
              <w:jc w:val="both"/>
              <w:rPr>
                <w:i/>
              </w:rPr>
            </w:pPr>
            <w:r w:rsidRPr="00203C8E">
              <w:rPr>
                <w:i/>
              </w:rPr>
              <w:lastRenderedPageBreak/>
              <w:t>В запросе указана некорректная версия вида сведения</w:t>
            </w:r>
          </w:p>
        </w:tc>
      </w:tr>
    </w:tbl>
    <w:p w14:paraId="49F38C7C" w14:textId="6F028524" w:rsidR="005122B2" w:rsidRPr="00203C8E" w:rsidRDefault="0031009B" w:rsidP="00042435">
      <w:pPr>
        <w:pStyle w:val="Head2"/>
        <w:rPr>
          <w:snapToGrid w:val="0"/>
        </w:rPr>
      </w:pPr>
      <w:bookmarkStart w:id="96" w:name="_Ref497480985"/>
      <w:bookmarkStart w:id="97" w:name="_Toc112813006"/>
      <w:r w:rsidRPr="00203C8E">
        <w:rPr>
          <w:snapToGrid w:val="0"/>
        </w:rPr>
        <w:t>Описание кодов возвратов при ошибках и неуспешных провер</w:t>
      </w:r>
      <w:r w:rsidR="004866D2" w:rsidRPr="00203C8E">
        <w:rPr>
          <w:snapToGrid w:val="0"/>
        </w:rPr>
        <w:t>ках</w:t>
      </w:r>
      <w:bookmarkEnd w:id="96"/>
      <w:bookmarkEnd w:id="97"/>
    </w:p>
    <w:tbl>
      <w:tblPr>
        <w:tblStyle w:val="TableNormal"/>
        <w:tblW w:w="1097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616"/>
        <w:gridCol w:w="2694"/>
        <w:gridCol w:w="3969"/>
        <w:gridCol w:w="2126"/>
      </w:tblGrid>
      <w:tr w:rsidR="005122B2" w:rsidRPr="00203C8E" w14:paraId="4DDD55F5" w14:textId="77777777" w:rsidTr="004A4DE8">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203C8E" w:rsidRDefault="005122B2" w:rsidP="00FA5842">
            <w:pPr>
              <w:pStyle w:val="af2"/>
              <w:rPr>
                <w:rFonts w:ascii="Times New Roman" w:cs="Times New Roman"/>
              </w:rPr>
            </w:pPr>
            <w:r w:rsidRPr="00203C8E">
              <w:rPr>
                <w:rFonts w:ascii="Times New Roman" w:cs="Times New Roman"/>
              </w:rPr>
              <w:t>№</w:t>
            </w: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203C8E" w:rsidRDefault="005122B2" w:rsidP="00FA5842">
            <w:pPr>
              <w:pStyle w:val="af2"/>
              <w:rPr>
                <w:rFonts w:ascii="Times New Roman" w:cs="Times New Roman"/>
              </w:rPr>
            </w:pPr>
            <w:r w:rsidRPr="00203C8E">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203C8E" w:rsidRDefault="005122B2" w:rsidP="00FA5842">
            <w:pPr>
              <w:pStyle w:val="af2"/>
              <w:rPr>
                <w:rFonts w:ascii="Times New Roman" w:cs="Times New Roman"/>
              </w:rPr>
            </w:pPr>
            <w:r w:rsidRPr="00203C8E">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203C8E" w:rsidRDefault="005122B2" w:rsidP="00FA5842">
            <w:pPr>
              <w:pStyle w:val="af2"/>
              <w:rPr>
                <w:rFonts w:ascii="Times New Roman" w:cs="Times New Roman"/>
              </w:rPr>
            </w:pPr>
            <w:r w:rsidRPr="00203C8E">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203C8E" w:rsidRDefault="005122B2" w:rsidP="00FA5842">
            <w:pPr>
              <w:pStyle w:val="af2"/>
              <w:rPr>
                <w:rFonts w:ascii="Times New Roman" w:cs="Times New Roman"/>
              </w:rPr>
            </w:pPr>
            <w:r w:rsidRPr="00203C8E">
              <w:rPr>
                <w:rFonts w:ascii="Times New Roman" w:cs="Times New Roman"/>
              </w:rPr>
              <w:t>Комментарий</w:t>
            </w:r>
          </w:p>
        </w:tc>
      </w:tr>
      <w:tr w:rsidR="00C67630" w:rsidRPr="00203C8E" w14:paraId="1E1DF439"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203C8E" w:rsidRDefault="00C67630"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203C8E" w:rsidRDefault="00512105" w:rsidP="00C67630">
            <w:pPr>
              <w:rPr>
                <w:iCs/>
                <w:lang w:val="en-US"/>
              </w:rPr>
            </w:pPr>
            <w:r w:rsidRPr="00203C8E">
              <w:rPr>
                <w:lang w:val="en-US"/>
              </w:rPr>
              <w:t>GetResponseResponse/ResponseMessage/Response /SenderProvidedResponseData/</w:t>
            </w:r>
            <w:r w:rsidR="001716B8" w:rsidRPr="00203C8E">
              <w:rPr>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6E4A1ECE" w:rsidR="00C67630" w:rsidRPr="00203C8E" w:rsidRDefault="008A17D4" w:rsidP="00C67630">
            <w:pPr>
              <w:rPr>
                <w:i/>
                <w:iCs/>
              </w:rPr>
            </w:pPr>
            <w:r w:rsidRPr="00203C8E">
              <w:rPr>
                <w:iCs/>
              </w:rPr>
              <w:t xml:space="preserve">Соответствует внутренним кодам </w:t>
            </w:r>
            <w:r w:rsidR="001716B8" w:rsidRPr="00203C8E">
              <w:rPr>
                <w:iCs/>
                <w:lang w:val="en-US"/>
              </w:rPr>
              <w:t xml:space="preserve">1, </w:t>
            </w:r>
            <w:r w:rsidRPr="00203C8E">
              <w:rPr>
                <w:iCs/>
              </w:rPr>
              <w:t>13, 21, 23, 27, 30, 31</w:t>
            </w:r>
            <w:r w:rsidR="007D4697">
              <w:rPr>
                <w:iCs/>
              </w:rPr>
              <w:t>, 102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203C8E" w:rsidRDefault="00C67630" w:rsidP="00003CFB">
            <w:pPr>
              <w:jc w:val="both"/>
              <w:rPr>
                <w:iCs/>
              </w:rPr>
            </w:pPr>
            <w:r w:rsidRPr="00203C8E">
              <w:rPr>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203C8E" w:rsidRDefault="00C67630" w:rsidP="00EB2886">
            <w:pPr>
              <w:jc w:val="both"/>
              <w:rPr>
                <w:iCs/>
              </w:rPr>
            </w:pPr>
          </w:p>
        </w:tc>
      </w:tr>
      <w:tr w:rsidR="00C67630" w:rsidRPr="00203C8E" w14:paraId="4939607D"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203C8E" w:rsidRDefault="00C67630"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DC3FCB7" w:rsidR="00C67630" w:rsidRPr="00203C8E" w:rsidRDefault="00734FCB" w:rsidP="00C67630">
            <w:pPr>
              <w:rPr>
                <w:iCs/>
              </w:rPr>
            </w:pPr>
            <w:r w:rsidRPr="00167500">
              <w:t>PaymentCheckResponse</w:t>
            </w:r>
            <w:r w:rsidR="008A17D4" w:rsidRPr="00203C8E">
              <w:t xml:space="preserve">/ ImportProtocol/code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661A419F" w:rsidR="00C67630" w:rsidRPr="00200B2B" w:rsidRDefault="008A17D4" w:rsidP="00E1525D">
            <w:pPr>
              <w:rPr>
                <w:i/>
                <w:iCs/>
                <w:lang w:val="en-US"/>
              </w:rPr>
            </w:pPr>
            <w:r w:rsidRPr="00203C8E">
              <w:rPr>
                <w:iCs/>
              </w:rPr>
              <w:t xml:space="preserve">Соответствует внутренним кодам </w:t>
            </w:r>
            <w:r w:rsidR="001716B8" w:rsidRPr="00203C8E">
              <w:rPr>
                <w:iCs/>
                <w:lang w:val="en-US"/>
              </w:rPr>
              <w:t>1,</w:t>
            </w:r>
            <w:r w:rsidR="00200B2B">
              <w:rPr>
                <w:iCs/>
                <w:lang w:val="en-US"/>
              </w:rPr>
              <w:t xml:space="preserve"> </w:t>
            </w:r>
            <w:r w:rsidR="00200B2B">
              <w:rPr>
                <w:rFonts w:eastAsia="Arial Unicode MS"/>
                <w:iCs/>
              </w:rPr>
              <w:t>450, 451, 452, 453, 454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203C8E" w:rsidRDefault="00C67630" w:rsidP="00C67630">
            <w:pPr>
              <w:jc w:val="both"/>
              <w:rPr>
                <w:iCs/>
              </w:rPr>
            </w:pPr>
            <w:r w:rsidRPr="00203C8E">
              <w:rPr>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203C8E" w:rsidRDefault="00C67630" w:rsidP="00935EAE">
            <w:pPr>
              <w:jc w:val="both"/>
              <w:rPr>
                <w:iCs/>
              </w:rPr>
            </w:pPr>
          </w:p>
        </w:tc>
      </w:tr>
      <w:tr w:rsidR="00854336" w:rsidRPr="00203C8E" w14:paraId="603EE8C8"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203C8E" w:rsidRDefault="00854336"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203C8E" w:rsidRDefault="00854336" w:rsidP="00854336">
            <w:pPr>
              <w:rPr>
                <w:lang w:val="en-US"/>
              </w:rPr>
            </w:pPr>
            <w:r w:rsidRPr="00203C8E">
              <w:rPr>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203C8E" w:rsidRDefault="00854336" w:rsidP="00854336">
            <w:pPr>
              <w:rPr>
                <w:iCs/>
              </w:rPr>
            </w:pPr>
            <w:r w:rsidRPr="00203C8E">
              <w:rPr>
                <w:lang w:val="en-US"/>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203C8E" w:rsidRDefault="00854336" w:rsidP="00854336">
            <w:pPr>
              <w:jc w:val="both"/>
              <w:rPr>
                <w:iCs/>
              </w:rPr>
            </w:pPr>
            <w:r w:rsidRPr="00203C8E">
              <w:rPr>
                <w:iCs/>
              </w:rPr>
              <w:t>В запросе указана неактуальная верси</w:t>
            </w:r>
            <w:r w:rsidR="00062F23">
              <w:rPr>
                <w:iCs/>
              </w:rPr>
              <w:t>я</w:t>
            </w:r>
            <w:r w:rsidRPr="00203C8E">
              <w:rPr>
                <w:iCs/>
              </w:rPr>
              <w:t xml:space="preserve">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203C8E" w:rsidRDefault="00854336" w:rsidP="00854336">
            <w:pPr>
              <w:jc w:val="both"/>
              <w:rPr>
                <w:iCs/>
              </w:rPr>
            </w:pPr>
          </w:p>
        </w:tc>
      </w:tr>
    </w:tbl>
    <w:p w14:paraId="39378103" w14:textId="77777777" w:rsidR="00892EBE" w:rsidRPr="00203C8E" w:rsidRDefault="00892EBE" w:rsidP="00C67630"/>
    <w:p w14:paraId="215D359F" w14:textId="21DFC466" w:rsidR="00A505CB" w:rsidRPr="00203C8E" w:rsidRDefault="00904B86" w:rsidP="00042435">
      <w:pPr>
        <w:pStyle w:val="Head1"/>
        <w:rPr>
          <w:snapToGrid w:val="0"/>
        </w:rPr>
      </w:pPr>
      <w:bookmarkStart w:id="98" w:name="_Toc488759241"/>
      <w:bookmarkStart w:id="99" w:name="_Toc488844907"/>
      <w:bookmarkStart w:id="100" w:name="_Toc488759242"/>
      <w:bookmarkStart w:id="101" w:name="_Toc488844908"/>
      <w:bookmarkStart w:id="102" w:name="_Toc488759243"/>
      <w:bookmarkStart w:id="103" w:name="_Toc488844909"/>
      <w:bookmarkStart w:id="104" w:name="_Toc488759244"/>
      <w:bookmarkStart w:id="105" w:name="_Toc488844910"/>
      <w:bookmarkStart w:id="106" w:name="_Toc9"/>
      <w:bookmarkStart w:id="107" w:name="_Toc112813007"/>
      <w:bookmarkEnd w:id="98"/>
      <w:bookmarkEnd w:id="99"/>
      <w:bookmarkEnd w:id="100"/>
      <w:bookmarkEnd w:id="101"/>
      <w:bookmarkEnd w:id="102"/>
      <w:bookmarkEnd w:id="103"/>
      <w:bookmarkEnd w:id="104"/>
      <w:bookmarkEnd w:id="105"/>
      <w:r w:rsidRPr="00203C8E">
        <w:rPr>
          <w:snapToGrid w:val="0"/>
        </w:rPr>
        <w:lastRenderedPageBreak/>
        <w:t>ДОПОЛНИТЕЛЬНАЯ ИНФОРМАЦИЯ</w:t>
      </w:r>
      <w:bookmarkEnd w:id="106"/>
      <w:bookmarkEnd w:id="107"/>
    </w:p>
    <w:p w14:paraId="26C790FA" w14:textId="64357118" w:rsidR="003569BD" w:rsidRPr="00203C8E" w:rsidRDefault="003569BD" w:rsidP="00042435">
      <w:pPr>
        <w:pStyle w:val="Head2"/>
        <w:rPr>
          <w:snapToGrid w:val="0"/>
        </w:rPr>
      </w:pPr>
      <w:bookmarkStart w:id="108" w:name="_Toc488227485"/>
      <w:bookmarkStart w:id="109" w:name="_Ref488335293"/>
      <w:bookmarkStart w:id="110" w:name="_Ref488750835"/>
      <w:bookmarkStart w:id="111" w:name="_Ref482182003"/>
      <w:bookmarkStart w:id="112" w:name="_Toc482801403"/>
      <w:bookmarkStart w:id="113" w:name="_Ref488325370"/>
      <w:bookmarkStart w:id="114" w:name="_Toc112813008"/>
      <w:r w:rsidRPr="00203C8E">
        <w:t>Уникальный</w:t>
      </w:r>
      <w:r w:rsidRPr="00203C8E">
        <w:rPr>
          <w:snapToGrid w:val="0"/>
        </w:rPr>
        <w:t xml:space="preserve"> идентификатор начисления</w:t>
      </w:r>
      <w:bookmarkEnd w:id="108"/>
      <w:bookmarkEnd w:id="109"/>
      <w:bookmarkEnd w:id="110"/>
      <w:bookmarkEnd w:id="114"/>
    </w:p>
    <w:p w14:paraId="511192CC" w14:textId="03FD9F1F" w:rsidR="003569BD" w:rsidRPr="00203C8E" w:rsidRDefault="003569BD" w:rsidP="003569BD">
      <w:pPr>
        <w:ind w:firstLine="709"/>
      </w:pPr>
      <w:r w:rsidRPr="00203C8E">
        <w:t>УИН состоит из 20 или 25 символов. Структура УИН должна соответствовать требованиям, приведенным на настоящем разделе.</w:t>
      </w:r>
    </w:p>
    <w:p w14:paraId="33CE0C27" w14:textId="04FBEEFD" w:rsidR="00846130" w:rsidRPr="00203C8E" w:rsidRDefault="00846130" w:rsidP="00E41F67">
      <w:pPr>
        <w:pStyle w:val="35"/>
        <w:numPr>
          <w:ilvl w:val="2"/>
          <w:numId w:val="4"/>
        </w:numPr>
        <w:tabs>
          <w:tab w:val="num" w:pos="5682"/>
        </w:tabs>
        <w:ind w:left="993" w:hanging="578"/>
        <w:rPr>
          <w:bCs w:val="0"/>
        </w:rPr>
      </w:pPr>
      <w:bookmarkStart w:id="115" w:name="_Toc112813009"/>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r w:rsidR="00E47742" w:rsidRPr="00203C8E">
        <w:rPr>
          <w:bCs w:val="0"/>
        </w:rPr>
        <w:t>, для Банка России</w:t>
      </w:r>
      <w:bookmarkEnd w:id="11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3569BD" w:rsidRPr="00203C8E" w14:paraId="175F53E2" w14:textId="77777777" w:rsidTr="00846130">
        <w:tc>
          <w:tcPr>
            <w:tcW w:w="250" w:type="pct"/>
            <w:tcBorders>
              <w:bottom w:val="single" w:sz="4" w:space="0" w:color="auto"/>
            </w:tcBorders>
            <w:shd w:val="clear" w:color="auto" w:fill="F2F2F2" w:themeFill="background1" w:themeFillShade="F2"/>
            <w:vAlign w:val="center"/>
          </w:tcPr>
          <w:p w14:paraId="7A7CF0CA" w14:textId="77777777" w:rsidR="003569BD" w:rsidRPr="00203C8E" w:rsidRDefault="003569BD" w:rsidP="00BA68BB">
            <w:pPr>
              <w:jc w:val="both"/>
              <w:rPr>
                <w:i/>
                <w:sz w:val="16"/>
                <w:szCs w:val="16"/>
              </w:rPr>
            </w:pPr>
            <w:bookmarkStart w:id="116" w:name="_Toc488333133"/>
            <w:bookmarkStart w:id="117" w:name="_Toc488333220"/>
            <w:bookmarkStart w:id="118" w:name="_Toc488333276"/>
            <w:bookmarkStart w:id="119" w:name="_Toc488392039"/>
            <w:bookmarkStart w:id="120" w:name="_Toc488410397"/>
            <w:bookmarkStart w:id="121" w:name="_Toc488759247"/>
            <w:bookmarkStart w:id="122" w:name="_Toc488844913"/>
            <w:bookmarkEnd w:id="116"/>
            <w:bookmarkEnd w:id="117"/>
            <w:bookmarkEnd w:id="118"/>
            <w:bookmarkEnd w:id="119"/>
            <w:bookmarkEnd w:id="120"/>
            <w:bookmarkEnd w:id="121"/>
            <w:bookmarkEnd w:id="122"/>
            <w:r w:rsidRPr="00203C8E">
              <w:rPr>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14:paraId="26A453A5" w14:textId="77777777"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14:paraId="09299612" w14:textId="77777777"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14:paraId="1B6EDBB3" w14:textId="77777777"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14:paraId="06EF2D7C" w14:textId="77777777"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14:paraId="20B09E27" w14:textId="77777777"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14:paraId="32B0092C" w14:textId="77777777"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14:paraId="265CB002" w14:textId="77777777"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14:paraId="4CD8FA18" w14:textId="77777777"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14:paraId="7047E761" w14:textId="77777777"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14:paraId="118461DD" w14:textId="77777777"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14:paraId="1EAB04DF" w14:textId="77777777"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14:paraId="21E6B196" w14:textId="77777777"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14:paraId="2A37816A" w14:textId="77777777"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14:paraId="2E6C82A5" w14:textId="77777777"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14:paraId="13DCC431" w14:textId="77777777" w:rsidR="003569BD" w:rsidRPr="00203C8E" w:rsidRDefault="003569BD" w:rsidP="00BA68BB">
            <w:pPr>
              <w:jc w:val="both"/>
              <w:rPr>
                <w:i/>
                <w:sz w:val="16"/>
                <w:szCs w:val="16"/>
              </w:rPr>
            </w:pPr>
            <w:r w:rsidRPr="00203C8E">
              <w:rPr>
                <w:i/>
                <w:sz w:val="16"/>
                <w:szCs w:val="16"/>
              </w:rPr>
              <w:t>20</w:t>
            </w:r>
          </w:p>
        </w:tc>
      </w:tr>
      <w:tr w:rsidR="003569BD" w:rsidRPr="00203C8E" w14:paraId="5AB3E323" w14:textId="77777777"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203C8E" w:rsidRDefault="003569BD" w:rsidP="00BA68BB">
            <w:pPr>
              <w:jc w:val="both"/>
              <w:rPr>
                <w:b/>
                <w:sz w:val="16"/>
                <w:szCs w:val="16"/>
                <w:lang w:val="en-US"/>
              </w:rPr>
            </w:pPr>
            <w:r w:rsidRPr="00203C8E">
              <w:rPr>
                <w:b/>
                <w:sz w:val="16"/>
                <w:szCs w:val="16"/>
                <w:lang w:val="en-US"/>
              </w:rPr>
              <w:t>C</w:t>
            </w:r>
          </w:p>
        </w:tc>
      </w:tr>
    </w:tbl>
    <w:p w14:paraId="421D8D02" w14:textId="77777777" w:rsidR="003569BD" w:rsidRPr="00203C8E" w:rsidRDefault="003569BD" w:rsidP="003569BD">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203C8E" w14:paraId="42CF527B" w14:textId="77777777" w:rsidTr="00BA68BB">
        <w:trPr>
          <w:trHeight w:val="100"/>
        </w:trPr>
        <w:tc>
          <w:tcPr>
            <w:tcW w:w="333" w:type="pct"/>
            <w:tcBorders>
              <w:bottom w:val="single" w:sz="4" w:space="0" w:color="auto"/>
            </w:tcBorders>
          </w:tcPr>
          <w:p w14:paraId="02B750A9" w14:textId="77777777" w:rsidR="003569BD" w:rsidRPr="00203C8E" w:rsidRDefault="003569BD" w:rsidP="00BA68BB">
            <w:pPr>
              <w:spacing w:after="120"/>
              <w:jc w:val="both"/>
              <w:rPr>
                <w:b/>
              </w:rPr>
            </w:pPr>
            <w:r w:rsidRPr="00203C8E">
              <w:rPr>
                <w:b/>
              </w:rPr>
              <w:t>А</w:t>
            </w:r>
          </w:p>
        </w:tc>
        <w:tc>
          <w:tcPr>
            <w:tcW w:w="4667" w:type="pct"/>
            <w:tcBorders>
              <w:bottom w:val="single" w:sz="4" w:space="0" w:color="auto"/>
            </w:tcBorders>
          </w:tcPr>
          <w:p w14:paraId="4D9E0915" w14:textId="77777777" w:rsidR="003569BD" w:rsidRPr="00203C8E" w:rsidRDefault="003569BD" w:rsidP="00BA68BB">
            <w:pPr>
              <w:spacing w:after="120"/>
              <w:jc w:val="both"/>
            </w:pPr>
            <w:r w:rsidRPr="00203C8E">
              <w:t>Код главы КБК.</w:t>
            </w:r>
          </w:p>
        </w:tc>
      </w:tr>
      <w:tr w:rsidR="003569BD" w:rsidRPr="00203C8E" w14:paraId="47CEE44B" w14:textId="77777777" w:rsidTr="00BA68BB">
        <w:tc>
          <w:tcPr>
            <w:tcW w:w="333" w:type="pct"/>
            <w:tcBorders>
              <w:top w:val="single" w:sz="4" w:space="0" w:color="auto"/>
              <w:bottom w:val="single" w:sz="4" w:space="0" w:color="auto"/>
            </w:tcBorders>
          </w:tcPr>
          <w:p w14:paraId="269C2016" w14:textId="77777777" w:rsidR="003569BD" w:rsidRPr="00203C8E" w:rsidRDefault="003569BD" w:rsidP="00BA68BB">
            <w:pPr>
              <w:spacing w:after="120"/>
              <w:jc w:val="both"/>
              <w:rPr>
                <w:b/>
              </w:rPr>
            </w:pPr>
            <w:r w:rsidRPr="00203C8E">
              <w:rPr>
                <w:b/>
              </w:rPr>
              <w:t>В</w:t>
            </w:r>
          </w:p>
        </w:tc>
        <w:tc>
          <w:tcPr>
            <w:tcW w:w="4667" w:type="pct"/>
            <w:tcBorders>
              <w:top w:val="single" w:sz="4" w:space="0" w:color="auto"/>
              <w:bottom w:val="single" w:sz="4" w:space="0" w:color="auto"/>
            </w:tcBorders>
          </w:tcPr>
          <w:p w14:paraId="4E87B8F1" w14:textId="77777777" w:rsidR="003569BD" w:rsidRPr="00203C8E" w:rsidRDefault="003569BD" w:rsidP="00BA68BB">
            <w:pPr>
              <w:spacing w:after="120"/>
              <w:jc w:val="both"/>
            </w:pPr>
            <w:r w:rsidRPr="00203C8E">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203C8E" w14:paraId="06D4D121" w14:textId="77777777" w:rsidTr="00BA68BB">
        <w:tc>
          <w:tcPr>
            <w:tcW w:w="333" w:type="pct"/>
            <w:tcBorders>
              <w:top w:val="single" w:sz="4" w:space="0" w:color="auto"/>
            </w:tcBorders>
          </w:tcPr>
          <w:p w14:paraId="6718FCEA" w14:textId="77777777" w:rsidR="003569BD" w:rsidRPr="00203C8E" w:rsidRDefault="003569BD" w:rsidP="00BA68BB">
            <w:pPr>
              <w:spacing w:after="120"/>
              <w:jc w:val="both"/>
              <w:rPr>
                <w:b/>
              </w:rPr>
            </w:pPr>
            <w:r w:rsidRPr="00203C8E">
              <w:rPr>
                <w:b/>
              </w:rPr>
              <w:t>С</w:t>
            </w:r>
          </w:p>
        </w:tc>
        <w:tc>
          <w:tcPr>
            <w:tcW w:w="4667" w:type="pct"/>
            <w:tcBorders>
              <w:top w:val="single" w:sz="4" w:space="0" w:color="auto"/>
            </w:tcBorders>
          </w:tcPr>
          <w:p w14:paraId="44AB9DE2" w14:textId="76A911D9" w:rsidR="003569BD" w:rsidRPr="00203C8E" w:rsidRDefault="003569BD" w:rsidP="00BA68BB">
            <w:pPr>
              <w:spacing w:after="120"/>
              <w:jc w:val="both"/>
            </w:pPr>
            <w:r w:rsidRPr="00203C8E">
              <w:t xml:space="preserve">Контрольный разряд. Алгоритм расчета представлен в подпункте </w:t>
            </w:r>
            <w:r w:rsidRPr="00203C8E">
              <w:fldChar w:fldCharType="begin"/>
            </w:r>
            <w:r w:rsidRPr="00203C8E">
              <w:instrText xml:space="preserve"> REF _Ref375580597 \n \h  \* MERGEFORMAT </w:instrText>
            </w:r>
            <w:r w:rsidRPr="00203C8E">
              <w:fldChar w:fldCharType="separate"/>
            </w:r>
            <w:r w:rsidR="006A58D1">
              <w:t>5.2.3</w:t>
            </w:r>
            <w:r w:rsidRPr="00203C8E">
              <w:fldChar w:fldCharType="end"/>
            </w:r>
            <w:r w:rsidRPr="00203C8E">
              <w:t>.</w:t>
            </w:r>
          </w:p>
        </w:tc>
      </w:tr>
    </w:tbl>
    <w:p w14:paraId="2D67934A" w14:textId="10897867" w:rsidR="003569BD" w:rsidRPr="00203C8E" w:rsidRDefault="003569BD" w:rsidP="00E41F67">
      <w:pPr>
        <w:pStyle w:val="35"/>
        <w:numPr>
          <w:ilvl w:val="2"/>
          <w:numId w:val="4"/>
        </w:numPr>
        <w:tabs>
          <w:tab w:val="num" w:pos="5682"/>
        </w:tabs>
        <w:ind w:left="993" w:hanging="578"/>
        <w:rPr>
          <w:bCs w:val="0"/>
        </w:rPr>
      </w:pPr>
      <w:bookmarkStart w:id="123" w:name="_Toc412042031"/>
      <w:bookmarkStart w:id="124" w:name="_Ref461381058"/>
      <w:bookmarkStart w:id="125" w:name="_Ref461382928"/>
      <w:bookmarkStart w:id="126" w:name="_Toc462922935"/>
      <w:bookmarkStart w:id="127" w:name="_Toc482801405"/>
      <w:bookmarkStart w:id="128" w:name="_Toc488227487"/>
      <w:bookmarkStart w:id="129" w:name="_Toc112813010"/>
      <w:r w:rsidRPr="00203C8E">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23"/>
      <w:bookmarkEnd w:id="124"/>
      <w:bookmarkEnd w:id="125"/>
      <w:bookmarkEnd w:id="126"/>
      <w:bookmarkEnd w:id="127"/>
      <w:bookmarkEnd w:id="128"/>
      <w:bookmarkEnd w:id="12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203C8E" w14:paraId="3F5207FA" w14:textId="77777777" w:rsidTr="00CD77D2">
        <w:tc>
          <w:tcPr>
            <w:tcW w:w="250" w:type="pct"/>
            <w:shd w:val="clear" w:color="auto" w:fill="F2F2F2" w:themeFill="background1" w:themeFillShade="F2"/>
            <w:vAlign w:val="center"/>
          </w:tcPr>
          <w:p w14:paraId="798A4F7A" w14:textId="77777777"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14:paraId="4A17F41B" w14:textId="77777777"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14:paraId="13FC8228" w14:textId="77777777"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14:paraId="591A03E8" w14:textId="77777777"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14:paraId="5614D124" w14:textId="77777777"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14:paraId="77A84790" w14:textId="77777777"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14:paraId="0DCE5853" w14:textId="77777777"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14:paraId="401F291E" w14:textId="77777777"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14:paraId="067929E3" w14:textId="77777777"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14:paraId="71488F9A" w14:textId="77777777"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14:paraId="07B9F23F" w14:textId="77777777"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14:paraId="668BA6C5" w14:textId="77777777"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14:paraId="1689B6C6" w14:textId="77777777"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203C8E" w:rsidRDefault="003569BD" w:rsidP="00D10E4D">
            <w:pPr>
              <w:keepNext/>
              <w:keepLines/>
              <w:jc w:val="both"/>
              <w:rPr>
                <w:b/>
                <w:sz w:val="16"/>
                <w:szCs w:val="16"/>
                <w:lang w:val="en-US"/>
              </w:rPr>
            </w:pPr>
            <w:r w:rsidRPr="00203C8E">
              <w:rPr>
                <w:b/>
                <w:sz w:val="16"/>
                <w:szCs w:val="16"/>
                <w:lang w:val="en-US"/>
              </w:rPr>
              <w:t>C</w:t>
            </w:r>
          </w:p>
        </w:tc>
      </w:tr>
    </w:tbl>
    <w:p w14:paraId="12187ECD" w14:textId="77777777" w:rsidR="003569BD" w:rsidRPr="00203C8E" w:rsidRDefault="003569BD" w:rsidP="00D10E4D">
      <w:pPr>
        <w:keepNext/>
        <w:keepLines/>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203C8E" w14:paraId="4EA0FD94" w14:textId="77777777" w:rsidTr="00BA68BB">
        <w:tc>
          <w:tcPr>
            <w:tcW w:w="396" w:type="pct"/>
            <w:tcBorders>
              <w:bottom w:val="single" w:sz="4" w:space="0" w:color="auto"/>
            </w:tcBorders>
          </w:tcPr>
          <w:p w14:paraId="50C544AE" w14:textId="77777777" w:rsidR="003569BD" w:rsidRPr="00203C8E" w:rsidRDefault="003569BD" w:rsidP="00D10E4D">
            <w:pPr>
              <w:keepNext/>
              <w:keepLines/>
              <w:spacing w:after="120"/>
              <w:jc w:val="both"/>
              <w:rPr>
                <w:b/>
                <w:lang w:val="en-US"/>
              </w:rPr>
            </w:pPr>
            <w:r w:rsidRPr="00203C8E">
              <w:rPr>
                <w:b/>
                <w:lang w:val="en-US"/>
              </w:rPr>
              <w:t>A</w:t>
            </w:r>
          </w:p>
        </w:tc>
        <w:tc>
          <w:tcPr>
            <w:tcW w:w="4604" w:type="pct"/>
            <w:tcBorders>
              <w:bottom w:val="single" w:sz="4" w:space="0" w:color="auto"/>
            </w:tcBorders>
          </w:tcPr>
          <w:p w14:paraId="3AE8A89E" w14:textId="77777777" w:rsidR="003569BD" w:rsidRPr="00203C8E" w:rsidRDefault="003569BD" w:rsidP="00D10E4D">
            <w:pPr>
              <w:keepNext/>
              <w:keepLines/>
              <w:spacing w:after="120"/>
              <w:jc w:val="both"/>
            </w:pPr>
            <w:r w:rsidRPr="00203C8E">
              <w:t>УРН участника, сформировавшего начисление.</w:t>
            </w:r>
          </w:p>
          <w:p w14:paraId="0A999456" w14:textId="77777777" w:rsidR="003569BD" w:rsidRPr="00203C8E" w:rsidRDefault="003569BD" w:rsidP="00D10E4D">
            <w:pPr>
              <w:keepNext/>
              <w:keepLines/>
              <w:spacing w:after="120"/>
              <w:jc w:val="both"/>
            </w:pPr>
            <w:r w:rsidRPr="00203C8E">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203C8E" w:rsidRDefault="003569BD" w:rsidP="00D10E4D">
            <w:pPr>
              <w:keepNext/>
              <w:keepLines/>
              <w:spacing w:after="120"/>
              <w:jc w:val="both"/>
              <w:rPr>
                <w:i/>
              </w:rPr>
            </w:pPr>
            <w:r w:rsidRPr="00203C8E">
              <w:rPr>
                <w:i/>
              </w:rPr>
              <w:t>Например,</w:t>
            </w:r>
          </w:p>
          <w:p w14:paraId="615D2D55" w14:textId="77777777" w:rsidR="003569BD" w:rsidRPr="00203C8E" w:rsidRDefault="003569BD" w:rsidP="00D10E4D">
            <w:pPr>
              <w:keepNext/>
              <w:keepLines/>
              <w:spacing w:after="120"/>
              <w:jc w:val="both"/>
              <w:rPr>
                <w:i/>
              </w:rPr>
            </w:pPr>
            <w:r w:rsidRPr="00203C8E">
              <w:rPr>
                <w:i/>
              </w:rPr>
              <w:t>УРН участника равен значению «</w:t>
            </w:r>
            <w:r w:rsidRPr="00203C8E">
              <w:rPr>
                <w:i/>
                <w:lang w:val="en-US"/>
              </w:rPr>
              <w:t>aa</w:t>
            </w:r>
            <w:r w:rsidRPr="00203C8E">
              <w:rPr>
                <w:i/>
              </w:rPr>
              <w:t>11</w:t>
            </w:r>
            <w:r w:rsidRPr="00203C8E">
              <w:rPr>
                <w:i/>
                <w:lang w:val="en-US"/>
              </w:rPr>
              <w:t>b</w:t>
            </w:r>
            <w:r w:rsidRPr="00203C8E">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203C8E"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203C8E" w:rsidRDefault="003569BD" w:rsidP="00BA68BB">
            <w:pPr>
              <w:spacing w:after="120"/>
              <w:jc w:val="both"/>
              <w:rPr>
                <w:b/>
              </w:rPr>
            </w:pPr>
            <w:r w:rsidRPr="00203C8E">
              <w:rPr>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203C8E" w:rsidRDefault="003569BD" w:rsidP="00BA68BB">
            <w:pPr>
              <w:spacing w:after="120"/>
              <w:jc w:val="both"/>
            </w:pPr>
            <w:r w:rsidRPr="00203C8E">
              <w:t>Уникальный номер начисления – 16 цифр.</w:t>
            </w:r>
          </w:p>
          <w:p w14:paraId="31679FB5" w14:textId="77777777" w:rsidR="003569BD" w:rsidRPr="00203C8E" w:rsidRDefault="003569BD" w:rsidP="00BA68BB">
            <w:pPr>
              <w:spacing w:after="120"/>
              <w:jc w:val="both"/>
            </w:pPr>
            <w:r w:rsidRPr="00203C8E">
              <w:t>Алгоритм формирования, обеспечивающий уникальность номера, определяется участником самостоятельно.</w:t>
            </w:r>
          </w:p>
        </w:tc>
      </w:tr>
      <w:tr w:rsidR="003569BD" w:rsidRPr="00203C8E" w14:paraId="09747626" w14:textId="77777777" w:rsidTr="00BA68BB">
        <w:tc>
          <w:tcPr>
            <w:tcW w:w="396" w:type="pct"/>
            <w:tcBorders>
              <w:top w:val="single" w:sz="4" w:space="0" w:color="auto"/>
            </w:tcBorders>
          </w:tcPr>
          <w:p w14:paraId="515B5C0A" w14:textId="77777777" w:rsidR="003569BD" w:rsidRPr="00203C8E" w:rsidRDefault="003569BD" w:rsidP="00BA68BB">
            <w:pPr>
              <w:spacing w:after="120"/>
              <w:jc w:val="both"/>
              <w:rPr>
                <w:b/>
              </w:rPr>
            </w:pPr>
            <w:r w:rsidRPr="00203C8E">
              <w:rPr>
                <w:b/>
                <w:lang w:val="en-US"/>
              </w:rPr>
              <w:t>C</w:t>
            </w:r>
          </w:p>
        </w:tc>
        <w:tc>
          <w:tcPr>
            <w:tcW w:w="4604" w:type="pct"/>
            <w:tcBorders>
              <w:top w:val="single" w:sz="4" w:space="0" w:color="auto"/>
            </w:tcBorders>
          </w:tcPr>
          <w:p w14:paraId="38E6CDDD" w14:textId="638A8417" w:rsidR="003569BD" w:rsidRPr="00203C8E" w:rsidRDefault="003569BD" w:rsidP="00BA68BB">
            <w:pPr>
              <w:spacing w:after="120"/>
              <w:jc w:val="both"/>
            </w:pPr>
            <w:r w:rsidRPr="00203C8E">
              <w:t xml:space="preserve">Контрольный разряд. Алгоритм расчета описан в разделе </w:t>
            </w:r>
            <w:r w:rsidRPr="00203C8E">
              <w:fldChar w:fldCharType="begin"/>
            </w:r>
            <w:r w:rsidRPr="00203C8E">
              <w:instrText xml:space="preserve"> REF _Ref375580597 \n \h  \* MERGEFORMAT </w:instrText>
            </w:r>
            <w:r w:rsidRPr="00203C8E">
              <w:fldChar w:fldCharType="separate"/>
            </w:r>
            <w:r w:rsidR="006A58D1">
              <w:t>5.2.3</w:t>
            </w:r>
            <w:r w:rsidRPr="00203C8E">
              <w:fldChar w:fldCharType="end"/>
            </w:r>
            <w:r w:rsidRPr="00203C8E">
              <w:t>.</w:t>
            </w:r>
          </w:p>
        </w:tc>
      </w:tr>
    </w:tbl>
    <w:p w14:paraId="53E541A2" w14:textId="1410DD27" w:rsidR="003569BD" w:rsidRPr="00203C8E" w:rsidRDefault="003569BD" w:rsidP="00E41F67">
      <w:pPr>
        <w:pStyle w:val="35"/>
        <w:numPr>
          <w:ilvl w:val="2"/>
          <w:numId w:val="4"/>
        </w:numPr>
        <w:tabs>
          <w:tab w:val="num" w:pos="5682"/>
        </w:tabs>
        <w:ind w:left="993" w:hanging="578"/>
        <w:rPr>
          <w:bCs w:val="0"/>
        </w:rPr>
      </w:pPr>
      <w:bookmarkStart w:id="130" w:name="_Кодирование_даты_в"/>
      <w:bookmarkStart w:id="131" w:name="_Преобразование_порядкового_номера"/>
      <w:bookmarkStart w:id="132" w:name="_Toc375660131"/>
      <w:bookmarkStart w:id="133" w:name="_Toc375675649"/>
      <w:bookmarkStart w:id="134" w:name="_Toc375764244"/>
      <w:bookmarkStart w:id="135" w:name="_Toc375829920"/>
      <w:bookmarkStart w:id="136" w:name="_Toc375835600"/>
      <w:bookmarkStart w:id="137" w:name="_Toc377576650"/>
      <w:bookmarkStart w:id="138" w:name="_Toc377581552"/>
      <w:bookmarkStart w:id="139" w:name="_Toc375660132"/>
      <w:bookmarkStart w:id="140" w:name="_Toc375675650"/>
      <w:bookmarkStart w:id="141" w:name="_Toc375764245"/>
      <w:bookmarkStart w:id="142" w:name="_Toc375829921"/>
      <w:bookmarkStart w:id="143" w:name="_Toc375835601"/>
      <w:bookmarkStart w:id="144" w:name="_Toc377576651"/>
      <w:bookmarkStart w:id="145" w:name="_Toc377581553"/>
      <w:bookmarkStart w:id="146" w:name="_Toc375660133"/>
      <w:bookmarkStart w:id="147" w:name="_Toc375675651"/>
      <w:bookmarkStart w:id="148" w:name="_Toc375764246"/>
      <w:bookmarkStart w:id="149" w:name="_Toc375829922"/>
      <w:bookmarkStart w:id="150" w:name="_Toc375835602"/>
      <w:bookmarkStart w:id="151" w:name="_Toc377576652"/>
      <w:bookmarkStart w:id="152" w:name="_Toc377581554"/>
      <w:bookmarkStart w:id="153" w:name="_Toc375660156"/>
      <w:bookmarkStart w:id="154" w:name="_Toc375675674"/>
      <w:bookmarkStart w:id="155" w:name="_Toc375764269"/>
      <w:bookmarkStart w:id="156" w:name="_Toc375829945"/>
      <w:bookmarkStart w:id="157" w:name="_Toc375835625"/>
      <w:bookmarkStart w:id="158" w:name="_Toc377576675"/>
      <w:bookmarkStart w:id="159" w:name="_Toc377581577"/>
      <w:bookmarkStart w:id="160" w:name="_Toc375660157"/>
      <w:bookmarkStart w:id="161" w:name="_Toc375675675"/>
      <w:bookmarkStart w:id="162" w:name="_Toc375764270"/>
      <w:bookmarkStart w:id="163" w:name="_Toc375829946"/>
      <w:bookmarkStart w:id="164" w:name="_Toc375835626"/>
      <w:bookmarkStart w:id="165" w:name="_Toc377576676"/>
      <w:bookmarkStart w:id="166" w:name="_Toc377581578"/>
      <w:bookmarkStart w:id="167" w:name="_Toc375660158"/>
      <w:bookmarkStart w:id="168" w:name="_Toc375675676"/>
      <w:bookmarkStart w:id="169" w:name="_Toc375764271"/>
      <w:bookmarkStart w:id="170" w:name="_Toc375829947"/>
      <w:bookmarkStart w:id="171" w:name="_Toc375835627"/>
      <w:bookmarkStart w:id="172" w:name="_Toc377576677"/>
      <w:bookmarkStart w:id="173" w:name="_Toc377581579"/>
      <w:bookmarkStart w:id="174" w:name="_Toc375660159"/>
      <w:bookmarkStart w:id="175" w:name="_Toc375675677"/>
      <w:bookmarkStart w:id="176" w:name="_Toc375764272"/>
      <w:bookmarkStart w:id="177" w:name="_Toc375829948"/>
      <w:bookmarkStart w:id="178" w:name="_Toc375835628"/>
      <w:bookmarkStart w:id="179" w:name="_Toc377576678"/>
      <w:bookmarkStart w:id="180" w:name="_Toc377581580"/>
      <w:bookmarkStart w:id="181" w:name="_Toc375660160"/>
      <w:bookmarkStart w:id="182" w:name="_Toc375675678"/>
      <w:bookmarkStart w:id="183" w:name="_Toc375764273"/>
      <w:bookmarkStart w:id="184" w:name="_Toc375829949"/>
      <w:bookmarkStart w:id="185" w:name="_Toc375835629"/>
      <w:bookmarkStart w:id="186" w:name="_Toc377576679"/>
      <w:bookmarkStart w:id="187" w:name="_Toc377581581"/>
      <w:bookmarkStart w:id="188" w:name="_Toc375660161"/>
      <w:bookmarkStart w:id="189" w:name="_Toc375675679"/>
      <w:bookmarkStart w:id="190" w:name="_Toc375764274"/>
      <w:bookmarkStart w:id="191" w:name="_Toc375829950"/>
      <w:bookmarkStart w:id="192" w:name="_Toc375835630"/>
      <w:bookmarkStart w:id="193" w:name="_Toc377576680"/>
      <w:bookmarkStart w:id="194" w:name="_Toc377581582"/>
      <w:bookmarkStart w:id="195" w:name="_Toc375660184"/>
      <w:bookmarkStart w:id="196" w:name="_Toc375675702"/>
      <w:bookmarkStart w:id="197" w:name="_Toc375764297"/>
      <w:bookmarkStart w:id="198" w:name="_Toc375829973"/>
      <w:bookmarkStart w:id="199" w:name="_Toc375835653"/>
      <w:bookmarkStart w:id="200" w:name="_Toc377576703"/>
      <w:bookmarkStart w:id="201" w:name="_Toc377581605"/>
      <w:bookmarkStart w:id="202" w:name="_Toc375660185"/>
      <w:bookmarkStart w:id="203" w:name="_Toc375675703"/>
      <w:bookmarkStart w:id="204" w:name="_Toc375764298"/>
      <w:bookmarkStart w:id="205" w:name="_Toc375829974"/>
      <w:bookmarkStart w:id="206" w:name="_Toc375835654"/>
      <w:bookmarkStart w:id="207" w:name="_Toc377576704"/>
      <w:bookmarkStart w:id="208" w:name="_Toc377581606"/>
      <w:bookmarkStart w:id="209" w:name="_Toc375660186"/>
      <w:bookmarkStart w:id="210" w:name="_Toc375675704"/>
      <w:bookmarkStart w:id="211" w:name="_Toc375764299"/>
      <w:bookmarkStart w:id="212" w:name="_Toc375829975"/>
      <w:bookmarkStart w:id="213" w:name="_Toc375835655"/>
      <w:bookmarkStart w:id="214" w:name="_Toc377576705"/>
      <w:bookmarkStart w:id="215" w:name="_Toc377581607"/>
      <w:bookmarkStart w:id="216" w:name="_Toc375660187"/>
      <w:bookmarkStart w:id="217" w:name="_Toc375675705"/>
      <w:bookmarkStart w:id="218" w:name="_Toc375764300"/>
      <w:bookmarkStart w:id="219" w:name="_Toc375829976"/>
      <w:bookmarkStart w:id="220" w:name="_Toc375835656"/>
      <w:bookmarkStart w:id="221" w:name="_Toc377576706"/>
      <w:bookmarkStart w:id="222" w:name="_Toc377581608"/>
      <w:bookmarkStart w:id="223" w:name="_Toc375660188"/>
      <w:bookmarkStart w:id="224" w:name="_Toc375675706"/>
      <w:bookmarkStart w:id="225" w:name="_Toc375764301"/>
      <w:bookmarkStart w:id="226" w:name="_Toc375829977"/>
      <w:bookmarkStart w:id="227" w:name="_Toc375835657"/>
      <w:bookmarkStart w:id="228" w:name="_Toc377576707"/>
      <w:bookmarkStart w:id="229" w:name="_Toc377581609"/>
      <w:bookmarkStart w:id="230" w:name="_Ref375580597"/>
      <w:bookmarkStart w:id="231" w:name="_Toc412042032"/>
      <w:bookmarkStart w:id="232" w:name="_Toc462922936"/>
      <w:bookmarkStart w:id="233" w:name="_Toc482801406"/>
      <w:bookmarkStart w:id="234" w:name="_Toc488227488"/>
      <w:bookmarkStart w:id="235" w:name="_Toc112813011"/>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203C8E">
        <w:rPr>
          <w:bCs w:val="0"/>
        </w:rPr>
        <w:t>Правила расчета контрольного разряда УИН</w:t>
      </w:r>
      <w:bookmarkEnd w:id="230"/>
      <w:bookmarkEnd w:id="231"/>
      <w:bookmarkEnd w:id="232"/>
      <w:bookmarkEnd w:id="233"/>
      <w:bookmarkEnd w:id="234"/>
      <w:bookmarkEnd w:id="235"/>
    </w:p>
    <w:p w14:paraId="1D13B5AD" w14:textId="77777777" w:rsidR="003569BD" w:rsidRPr="00203C8E" w:rsidRDefault="003569BD" w:rsidP="003569BD">
      <w:pPr>
        <w:pStyle w:val="affb"/>
        <w:rPr>
          <w:sz w:val="24"/>
          <w:szCs w:val="24"/>
          <w:lang w:val="ru-RU"/>
        </w:rPr>
      </w:pPr>
      <w:r w:rsidRPr="00203C8E">
        <w:rPr>
          <w:sz w:val="24"/>
          <w:szCs w:val="24"/>
          <w:lang w:val="ru-RU"/>
        </w:rPr>
        <w:t>Контрольный разряд УИН формируется по следующим правилам:</w:t>
      </w:r>
    </w:p>
    <w:p w14:paraId="182D6ED0" w14:textId="77777777"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7BFB25D" w14:textId="17A1DC4B"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bookmarkEnd w:id="111"/>
    <w:bookmarkEnd w:id="112"/>
    <w:bookmarkEnd w:id="113"/>
    <w:p w14:paraId="4C2A2BB7" w14:textId="736F7EC9" w:rsidR="00A505CB" w:rsidRDefault="00A505CB" w:rsidP="00A32F9C">
      <w:pPr>
        <w:pStyle w:val="af3"/>
        <w:spacing w:line="240" w:lineRule="auto"/>
      </w:pPr>
    </w:p>
    <w:p w14:paraId="52432BF9" w14:textId="77777777" w:rsidR="004D6DF1" w:rsidRPr="00E81EFB" w:rsidRDefault="004D6DF1" w:rsidP="00DF6DD5">
      <w:pPr>
        <w:pStyle w:val="Head2"/>
      </w:pPr>
      <w:bookmarkStart w:id="236" w:name="_Toc11"/>
      <w:bookmarkStart w:id="237" w:name="_Ref513806831"/>
      <w:bookmarkStart w:id="238" w:name="_Toc71541236"/>
      <w:bookmarkStart w:id="239" w:name="_Toc112813012"/>
      <w:r w:rsidRPr="00E81EFB">
        <w:t>Контактная информация</w:t>
      </w:r>
      <w:bookmarkEnd w:id="236"/>
      <w:bookmarkEnd w:id="237"/>
      <w:bookmarkEnd w:id="238"/>
      <w:bookmarkEnd w:id="239"/>
    </w:p>
    <w:p w14:paraId="75FADD4D" w14:textId="77777777" w:rsidR="004D6DF1" w:rsidRPr="008E500A" w:rsidRDefault="004D6DF1" w:rsidP="004D6DF1">
      <w:pPr>
        <w:pStyle w:val="af3"/>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175FD38B" w14:textId="77777777" w:rsidR="004D6DF1" w:rsidRPr="00241DE3" w:rsidRDefault="004D6DF1" w:rsidP="00A32F9C">
      <w:pPr>
        <w:pStyle w:val="af3"/>
        <w:spacing w:line="240" w:lineRule="auto"/>
      </w:pPr>
    </w:p>
    <w:sectPr w:rsidR="004D6DF1"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5E969" w14:textId="77777777" w:rsidR="00A6252D" w:rsidRDefault="00A6252D">
      <w:r>
        <w:separator/>
      </w:r>
    </w:p>
  </w:endnote>
  <w:endnote w:type="continuationSeparator" w:id="0">
    <w:p w14:paraId="6EC549FD" w14:textId="77777777" w:rsidR="00A6252D" w:rsidRDefault="00A6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50CFF68D" w:rsidR="003C561D" w:rsidRDefault="003C561D"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E57E4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45C82" w14:textId="77777777" w:rsidR="00A6252D" w:rsidRDefault="00A6252D">
      <w:r>
        <w:separator/>
      </w:r>
    </w:p>
  </w:footnote>
  <w:footnote w:type="continuationSeparator" w:id="0">
    <w:p w14:paraId="2E9691B9" w14:textId="77777777" w:rsidR="00A6252D" w:rsidRDefault="00A6252D">
      <w:r>
        <w:continuationSeparator/>
      </w:r>
    </w:p>
  </w:footnote>
  <w:footnote w:id="1">
    <w:p w14:paraId="52AC985D" w14:textId="64A1F00A" w:rsidR="003C561D" w:rsidRDefault="003C561D">
      <w:pPr>
        <w:pStyle w:val="affff1"/>
      </w:pPr>
      <w:r>
        <w:rPr>
          <w:rStyle w:val="affd"/>
        </w:rPr>
        <w:footnoteRef/>
      </w:r>
      <w:r>
        <w:t xml:space="preserve"> </w:t>
      </w:r>
      <w:r w:rsidRPr="007E6CBE">
        <w:rPr>
          <w:szCs w:val="24"/>
        </w:rPr>
        <w:t>Количество тегов, обязательность тега</w:t>
      </w:r>
    </w:p>
  </w:footnote>
  <w:footnote w:id="2">
    <w:p w14:paraId="6C5F7D2D" w14:textId="39BAC211" w:rsidR="003C561D" w:rsidRDefault="003C561D">
      <w:pPr>
        <w:pStyle w:val="affff1"/>
      </w:pPr>
      <w:r>
        <w:rPr>
          <w:rStyle w:val="affd"/>
        </w:rPr>
        <w:footnoteRef/>
      </w:r>
      <w:r>
        <w:t xml:space="preserve"> </w:t>
      </w:r>
      <w:r w:rsidRPr="007E6CBE">
        <w:rPr>
          <w:szCs w:val="24"/>
        </w:rPr>
        <w:t>Количество тегов, обязательность тега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5"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7"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18"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9"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1"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3"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26"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676CBF"/>
    <w:multiLevelType w:val="multilevel"/>
    <w:tmpl w:val="E5B4C3F4"/>
    <w:lvl w:ilvl="0">
      <w:start w:val="1"/>
      <w:numFmt w:val="decimal"/>
      <w:lvlText w:val="%1."/>
      <w:lvlJc w:val="left"/>
      <w:rPr>
        <w:b/>
        <w:bCs w:val="0"/>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8"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29"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1"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2"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33"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34"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94B5BA8"/>
    <w:multiLevelType w:val="hybridMultilevel"/>
    <w:tmpl w:val="74684484"/>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15:restartNumberingAfterBreak="0">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4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5"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46"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141"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7"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332698"/>
    <w:multiLevelType w:val="hybridMultilevel"/>
    <w:tmpl w:val="7C26653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4"/>
  </w:num>
  <w:num w:numId="4">
    <w:abstractNumId w:val="46"/>
  </w:num>
  <w:num w:numId="5">
    <w:abstractNumId w:val="23"/>
  </w:num>
  <w:num w:numId="6">
    <w:abstractNumId w:val="41"/>
  </w:num>
  <w:num w:numId="7">
    <w:abstractNumId w:val="37"/>
  </w:num>
  <w:num w:numId="8">
    <w:abstractNumId w:val="10"/>
  </w:num>
  <w:num w:numId="9">
    <w:abstractNumId w:val="14"/>
  </w:num>
  <w:num w:numId="10">
    <w:abstractNumId w:val="11"/>
  </w:num>
  <w:num w:numId="11">
    <w:abstractNumId w:val="27"/>
  </w:num>
  <w:num w:numId="12">
    <w:abstractNumId w:val="26"/>
  </w:num>
  <w:num w:numId="13">
    <w:abstractNumId w:val="19"/>
  </w:num>
  <w:num w:numId="14">
    <w:abstractNumId w:val="24"/>
  </w:num>
  <w:num w:numId="15">
    <w:abstractNumId w:val="15"/>
  </w:num>
  <w:num w:numId="16">
    <w:abstractNumId w:val="36"/>
  </w:num>
  <w:num w:numId="17">
    <w:abstractNumId w:val="42"/>
  </w:num>
  <w:num w:numId="18">
    <w:abstractNumId w:val="20"/>
  </w:num>
  <w:num w:numId="19">
    <w:abstractNumId w:val="29"/>
  </w:num>
  <w:num w:numId="20">
    <w:abstractNumId w:val="31"/>
  </w:num>
  <w:num w:numId="21">
    <w:abstractNumId w:val="9"/>
  </w:num>
  <w:num w:numId="22">
    <w:abstractNumId w:val="43"/>
  </w:num>
  <w:num w:numId="23">
    <w:abstractNumId w:val="32"/>
  </w:num>
  <w:num w:numId="24">
    <w:abstractNumId w:val="17"/>
  </w:num>
  <w:num w:numId="25">
    <w:abstractNumId w:val="28"/>
  </w:num>
  <w:num w:numId="26">
    <w:abstractNumId w:val="33"/>
  </w:num>
  <w:num w:numId="27">
    <w:abstractNumId w:val="12"/>
  </w:num>
  <w:num w:numId="28">
    <w:abstractNumId w:val="21"/>
  </w:num>
  <w:num w:numId="29">
    <w:abstractNumId w:val="49"/>
  </w:num>
  <w:num w:numId="30">
    <w:abstractNumId w:val="35"/>
  </w:num>
  <w:num w:numId="31">
    <w:abstractNumId w:val="13"/>
  </w:num>
  <w:num w:numId="32">
    <w:abstractNumId w:val="34"/>
  </w:num>
  <w:num w:numId="33">
    <w:abstractNumId w:val="22"/>
  </w:num>
  <w:num w:numId="34">
    <w:abstractNumId w:val="45"/>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25"/>
  </w:num>
  <w:num w:numId="45">
    <w:abstractNumId w:val="30"/>
  </w:num>
  <w:num w:numId="46">
    <w:abstractNumId w:val="47"/>
  </w:num>
  <w:num w:numId="47">
    <w:abstractNumId w:val="39"/>
  </w:num>
  <w:num w:numId="48">
    <w:abstractNumId w:val="48"/>
  </w:num>
  <w:num w:numId="49">
    <w:abstractNumId w:val="38"/>
  </w:num>
  <w:num w:numId="50">
    <w:abstractNumId w:val="40"/>
  </w:num>
  <w:num w:numId="51">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linkStyl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093"/>
    <w:rsid w:val="00000AB0"/>
    <w:rsid w:val="00001BC6"/>
    <w:rsid w:val="00002400"/>
    <w:rsid w:val="00003CFB"/>
    <w:rsid w:val="00005380"/>
    <w:rsid w:val="00006CAF"/>
    <w:rsid w:val="0000762A"/>
    <w:rsid w:val="00010005"/>
    <w:rsid w:val="00011CE8"/>
    <w:rsid w:val="000144E4"/>
    <w:rsid w:val="00016E7E"/>
    <w:rsid w:val="00017C23"/>
    <w:rsid w:val="0002175A"/>
    <w:rsid w:val="0002283F"/>
    <w:rsid w:val="000232B9"/>
    <w:rsid w:val="0002333C"/>
    <w:rsid w:val="00025BBD"/>
    <w:rsid w:val="00025E76"/>
    <w:rsid w:val="00026873"/>
    <w:rsid w:val="0003161F"/>
    <w:rsid w:val="0003552B"/>
    <w:rsid w:val="000403C7"/>
    <w:rsid w:val="00040EE4"/>
    <w:rsid w:val="00040F15"/>
    <w:rsid w:val="00042435"/>
    <w:rsid w:val="0004252D"/>
    <w:rsid w:val="00045BCC"/>
    <w:rsid w:val="00051C97"/>
    <w:rsid w:val="0005360B"/>
    <w:rsid w:val="00054813"/>
    <w:rsid w:val="000554B9"/>
    <w:rsid w:val="00055598"/>
    <w:rsid w:val="00056D5E"/>
    <w:rsid w:val="000608BA"/>
    <w:rsid w:val="00060DAD"/>
    <w:rsid w:val="00062F23"/>
    <w:rsid w:val="00064CC1"/>
    <w:rsid w:val="000663DB"/>
    <w:rsid w:val="00067FA5"/>
    <w:rsid w:val="00070947"/>
    <w:rsid w:val="00070C26"/>
    <w:rsid w:val="00072166"/>
    <w:rsid w:val="00072427"/>
    <w:rsid w:val="00074A1C"/>
    <w:rsid w:val="000750AE"/>
    <w:rsid w:val="00076B91"/>
    <w:rsid w:val="00080AF4"/>
    <w:rsid w:val="000810EA"/>
    <w:rsid w:val="00081292"/>
    <w:rsid w:val="00082FE9"/>
    <w:rsid w:val="0008728F"/>
    <w:rsid w:val="00091934"/>
    <w:rsid w:val="00092A67"/>
    <w:rsid w:val="00092A8A"/>
    <w:rsid w:val="00095353"/>
    <w:rsid w:val="000A0800"/>
    <w:rsid w:val="000A0880"/>
    <w:rsid w:val="000A1B09"/>
    <w:rsid w:val="000A27AB"/>
    <w:rsid w:val="000A704A"/>
    <w:rsid w:val="000B5DEE"/>
    <w:rsid w:val="000C08CC"/>
    <w:rsid w:val="000C388E"/>
    <w:rsid w:val="000C3C10"/>
    <w:rsid w:val="000C4B9C"/>
    <w:rsid w:val="000C70D7"/>
    <w:rsid w:val="000D0C78"/>
    <w:rsid w:val="000D1FAE"/>
    <w:rsid w:val="000D5416"/>
    <w:rsid w:val="000E097F"/>
    <w:rsid w:val="000E248F"/>
    <w:rsid w:val="000E2FDC"/>
    <w:rsid w:val="000E5F9A"/>
    <w:rsid w:val="000F00A7"/>
    <w:rsid w:val="000F10CA"/>
    <w:rsid w:val="000F1A3C"/>
    <w:rsid w:val="000F3CC2"/>
    <w:rsid w:val="000F49DC"/>
    <w:rsid w:val="000F4DA9"/>
    <w:rsid w:val="000F7713"/>
    <w:rsid w:val="00100E98"/>
    <w:rsid w:val="0010119D"/>
    <w:rsid w:val="00103140"/>
    <w:rsid w:val="00106AF2"/>
    <w:rsid w:val="001070A0"/>
    <w:rsid w:val="001120CF"/>
    <w:rsid w:val="00112FD8"/>
    <w:rsid w:val="00113B39"/>
    <w:rsid w:val="0011432C"/>
    <w:rsid w:val="0012292B"/>
    <w:rsid w:val="00123B19"/>
    <w:rsid w:val="00126C39"/>
    <w:rsid w:val="00134A66"/>
    <w:rsid w:val="00136163"/>
    <w:rsid w:val="001406CE"/>
    <w:rsid w:val="00144AEE"/>
    <w:rsid w:val="001532E9"/>
    <w:rsid w:val="00154395"/>
    <w:rsid w:val="001550D1"/>
    <w:rsid w:val="001568E1"/>
    <w:rsid w:val="00157D75"/>
    <w:rsid w:val="00160427"/>
    <w:rsid w:val="0016522A"/>
    <w:rsid w:val="00165853"/>
    <w:rsid w:val="00167500"/>
    <w:rsid w:val="001716B8"/>
    <w:rsid w:val="00172FA2"/>
    <w:rsid w:val="0017328E"/>
    <w:rsid w:val="00173EBC"/>
    <w:rsid w:val="00180D8E"/>
    <w:rsid w:val="001812E0"/>
    <w:rsid w:val="00186BA6"/>
    <w:rsid w:val="00190498"/>
    <w:rsid w:val="0019123B"/>
    <w:rsid w:val="00191F21"/>
    <w:rsid w:val="00192070"/>
    <w:rsid w:val="001947AF"/>
    <w:rsid w:val="0019498A"/>
    <w:rsid w:val="001962CF"/>
    <w:rsid w:val="001A293A"/>
    <w:rsid w:val="001A3326"/>
    <w:rsid w:val="001A347A"/>
    <w:rsid w:val="001A4D76"/>
    <w:rsid w:val="001B00B5"/>
    <w:rsid w:val="001B06E9"/>
    <w:rsid w:val="001B4009"/>
    <w:rsid w:val="001B41A6"/>
    <w:rsid w:val="001B77E8"/>
    <w:rsid w:val="001C00B5"/>
    <w:rsid w:val="001C156E"/>
    <w:rsid w:val="001C2BE6"/>
    <w:rsid w:val="001C2D78"/>
    <w:rsid w:val="001C377C"/>
    <w:rsid w:val="001C737C"/>
    <w:rsid w:val="001D0EBA"/>
    <w:rsid w:val="001D11B5"/>
    <w:rsid w:val="001D21D7"/>
    <w:rsid w:val="001D2A79"/>
    <w:rsid w:val="001D30FC"/>
    <w:rsid w:val="001D5A2C"/>
    <w:rsid w:val="001E44E5"/>
    <w:rsid w:val="001F22B9"/>
    <w:rsid w:val="001F361D"/>
    <w:rsid w:val="001F74A8"/>
    <w:rsid w:val="00200B2B"/>
    <w:rsid w:val="00200C31"/>
    <w:rsid w:val="002016C2"/>
    <w:rsid w:val="00203C8E"/>
    <w:rsid w:val="00206C21"/>
    <w:rsid w:val="00206F41"/>
    <w:rsid w:val="0021054E"/>
    <w:rsid w:val="00211473"/>
    <w:rsid w:val="00212DA1"/>
    <w:rsid w:val="00212E46"/>
    <w:rsid w:val="00213D48"/>
    <w:rsid w:val="00215277"/>
    <w:rsid w:val="00217E6D"/>
    <w:rsid w:val="00225CBE"/>
    <w:rsid w:val="0023071E"/>
    <w:rsid w:val="00230AA8"/>
    <w:rsid w:val="0023246A"/>
    <w:rsid w:val="00233144"/>
    <w:rsid w:val="00241DE3"/>
    <w:rsid w:val="00243475"/>
    <w:rsid w:val="0024475B"/>
    <w:rsid w:val="002533C8"/>
    <w:rsid w:val="00254735"/>
    <w:rsid w:val="00254D6C"/>
    <w:rsid w:val="002615A6"/>
    <w:rsid w:val="0026545F"/>
    <w:rsid w:val="00270935"/>
    <w:rsid w:val="00271EC1"/>
    <w:rsid w:val="00271F95"/>
    <w:rsid w:val="00272F5C"/>
    <w:rsid w:val="00273A05"/>
    <w:rsid w:val="00276085"/>
    <w:rsid w:val="002763B3"/>
    <w:rsid w:val="00276AB5"/>
    <w:rsid w:val="00277AFE"/>
    <w:rsid w:val="002845C6"/>
    <w:rsid w:val="0029286A"/>
    <w:rsid w:val="0029485E"/>
    <w:rsid w:val="00294E43"/>
    <w:rsid w:val="00296A0F"/>
    <w:rsid w:val="00297AB1"/>
    <w:rsid w:val="002A126C"/>
    <w:rsid w:val="002A2D35"/>
    <w:rsid w:val="002B23BC"/>
    <w:rsid w:val="002B2D8D"/>
    <w:rsid w:val="002B572A"/>
    <w:rsid w:val="002C2628"/>
    <w:rsid w:val="002C7734"/>
    <w:rsid w:val="002D1143"/>
    <w:rsid w:val="002D1625"/>
    <w:rsid w:val="002D2388"/>
    <w:rsid w:val="002D5F5C"/>
    <w:rsid w:val="002D7287"/>
    <w:rsid w:val="002D7A43"/>
    <w:rsid w:val="002E0122"/>
    <w:rsid w:val="002E0323"/>
    <w:rsid w:val="002E2777"/>
    <w:rsid w:val="002E2DB6"/>
    <w:rsid w:val="002E337D"/>
    <w:rsid w:val="002E394C"/>
    <w:rsid w:val="002E607C"/>
    <w:rsid w:val="002E72C3"/>
    <w:rsid w:val="002E7400"/>
    <w:rsid w:val="002F26A3"/>
    <w:rsid w:val="002F31D7"/>
    <w:rsid w:val="0030051B"/>
    <w:rsid w:val="0030686B"/>
    <w:rsid w:val="0031009B"/>
    <w:rsid w:val="00312DD8"/>
    <w:rsid w:val="0031423D"/>
    <w:rsid w:val="00316758"/>
    <w:rsid w:val="00316E33"/>
    <w:rsid w:val="0032480B"/>
    <w:rsid w:val="00324F3D"/>
    <w:rsid w:val="00327AAB"/>
    <w:rsid w:val="00330C15"/>
    <w:rsid w:val="00332088"/>
    <w:rsid w:val="00333B24"/>
    <w:rsid w:val="00336992"/>
    <w:rsid w:val="003405C6"/>
    <w:rsid w:val="00342BC8"/>
    <w:rsid w:val="00343B5A"/>
    <w:rsid w:val="00344556"/>
    <w:rsid w:val="00345B74"/>
    <w:rsid w:val="00345D30"/>
    <w:rsid w:val="003465D9"/>
    <w:rsid w:val="00346DDF"/>
    <w:rsid w:val="0034793E"/>
    <w:rsid w:val="00353DAF"/>
    <w:rsid w:val="00354299"/>
    <w:rsid w:val="003543D2"/>
    <w:rsid w:val="003569BD"/>
    <w:rsid w:val="00356AC1"/>
    <w:rsid w:val="00357DE8"/>
    <w:rsid w:val="00361DBC"/>
    <w:rsid w:val="00362803"/>
    <w:rsid w:val="003637F6"/>
    <w:rsid w:val="00365841"/>
    <w:rsid w:val="00372FFE"/>
    <w:rsid w:val="00375553"/>
    <w:rsid w:val="003761E1"/>
    <w:rsid w:val="00376C2B"/>
    <w:rsid w:val="00382A5F"/>
    <w:rsid w:val="003864AE"/>
    <w:rsid w:val="00386505"/>
    <w:rsid w:val="00386872"/>
    <w:rsid w:val="00387694"/>
    <w:rsid w:val="003902DB"/>
    <w:rsid w:val="00391046"/>
    <w:rsid w:val="003916D3"/>
    <w:rsid w:val="003917FB"/>
    <w:rsid w:val="00395782"/>
    <w:rsid w:val="00396EC3"/>
    <w:rsid w:val="0039717E"/>
    <w:rsid w:val="003A0B6B"/>
    <w:rsid w:val="003A4187"/>
    <w:rsid w:val="003B31A9"/>
    <w:rsid w:val="003B497C"/>
    <w:rsid w:val="003B6C07"/>
    <w:rsid w:val="003B7344"/>
    <w:rsid w:val="003C2B82"/>
    <w:rsid w:val="003C3676"/>
    <w:rsid w:val="003C561D"/>
    <w:rsid w:val="003C7277"/>
    <w:rsid w:val="003D08B8"/>
    <w:rsid w:val="003D138D"/>
    <w:rsid w:val="003D239A"/>
    <w:rsid w:val="003D4DBD"/>
    <w:rsid w:val="003D4E06"/>
    <w:rsid w:val="003E13BA"/>
    <w:rsid w:val="003E6B47"/>
    <w:rsid w:val="003F0026"/>
    <w:rsid w:val="003F0705"/>
    <w:rsid w:val="003F2090"/>
    <w:rsid w:val="003F2E06"/>
    <w:rsid w:val="003F332F"/>
    <w:rsid w:val="003F5A98"/>
    <w:rsid w:val="0040042D"/>
    <w:rsid w:val="00400568"/>
    <w:rsid w:val="0040198B"/>
    <w:rsid w:val="00403BBD"/>
    <w:rsid w:val="00405F2E"/>
    <w:rsid w:val="00411222"/>
    <w:rsid w:val="00414F35"/>
    <w:rsid w:val="0041559F"/>
    <w:rsid w:val="0041606D"/>
    <w:rsid w:val="00420722"/>
    <w:rsid w:val="004213F3"/>
    <w:rsid w:val="00421998"/>
    <w:rsid w:val="00424C43"/>
    <w:rsid w:val="00425EDF"/>
    <w:rsid w:val="004269C7"/>
    <w:rsid w:val="004319F4"/>
    <w:rsid w:val="00431EAF"/>
    <w:rsid w:val="00432158"/>
    <w:rsid w:val="00432F72"/>
    <w:rsid w:val="00441B86"/>
    <w:rsid w:val="0044323A"/>
    <w:rsid w:val="00444E1F"/>
    <w:rsid w:val="00446D12"/>
    <w:rsid w:val="004506C9"/>
    <w:rsid w:val="004537F4"/>
    <w:rsid w:val="00454E1E"/>
    <w:rsid w:val="004554CA"/>
    <w:rsid w:val="00455B14"/>
    <w:rsid w:val="00455C37"/>
    <w:rsid w:val="004560C7"/>
    <w:rsid w:val="00456C23"/>
    <w:rsid w:val="0046213B"/>
    <w:rsid w:val="00465E8B"/>
    <w:rsid w:val="0046604E"/>
    <w:rsid w:val="00466B53"/>
    <w:rsid w:val="00467907"/>
    <w:rsid w:val="004710B0"/>
    <w:rsid w:val="00472808"/>
    <w:rsid w:val="00473D4D"/>
    <w:rsid w:val="00473F2A"/>
    <w:rsid w:val="00475A29"/>
    <w:rsid w:val="00475ED5"/>
    <w:rsid w:val="004772BF"/>
    <w:rsid w:val="004805A1"/>
    <w:rsid w:val="00485E71"/>
    <w:rsid w:val="004866D2"/>
    <w:rsid w:val="0049175B"/>
    <w:rsid w:val="00493B97"/>
    <w:rsid w:val="004949E4"/>
    <w:rsid w:val="00495255"/>
    <w:rsid w:val="004A157F"/>
    <w:rsid w:val="004A1595"/>
    <w:rsid w:val="004A1FAD"/>
    <w:rsid w:val="004A2F43"/>
    <w:rsid w:val="004A4DE8"/>
    <w:rsid w:val="004A6B9C"/>
    <w:rsid w:val="004B3E01"/>
    <w:rsid w:val="004C1EA9"/>
    <w:rsid w:val="004C2491"/>
    <w:rsid w:val="004C5751"/>
    <w:rsid w:val="004C65B5"/>
    <w:rsid w:val="004C774F"/>
    <w:rsid w:val="004D143E"/>
    <w:rsid w:val="004D219F"/>
    <w:rsid w:val="004D576A"/>
    <w:rsid w:val="004D6DF1"/>
    <w:rsid w:val="004D79C1"/>
    <w:rsid w:val="004E054C"/>
    <w:rsid w:val="004E5B35"/>
    <w:rsid w:val="004F0493"/>
    <w:rsid w:val="004F23FE"/>
    <w:rsid w:val="004F3FC1"/>
    <w:rsid w:val="004F4FF6"/>
    <w:rsid w:val="004F581A"/>
    <w:rsid w:val="00502A35"/>
    <w:rsid w:val="00504C42"/>
    <w:rsid w:val="0050738F"/>
    <w:rsid w:val="00512105"/>
    <w:rsid w:val="005122B2"/>
    <w:rsid w:val="00512A0B"/>
    <w:rsid w:val="0051348C"/>
    <w:rsid w:val="0051518D"/>
    <w:rsid w:val="00516E47"/>
    <w:rsid w:val="0052156B"/>
    <w:rsid w:val="00526480"/>
    <w:rsid w:val="00527540"/>
    <w:rsid w:val="00527B3A"/>
    <w:rsid w:val="00527EED"/>
    <w:rsid w:val="00527FAB"/>
    <w:rsid w:val="0053573F"/>
    <w:rsid w:val="005368FA"/>
    <w:rsid w:val="00541D95"/>
    <w:rsid w:val="00544249"/>
    <w:rsid w:val="005443B9"/>
    <w:rsid w:val="005451A6"/>
    <w:rsid w:val="005536A2"/>
    <w:rsid w:val="005540CE"/>
    <w:rsid w:val="005579B7"/>
    <w:rsid w:val="00557FC8"/>
    <w:rsid w:val="0056265F"/>
    <w:rsid w:val="00564F83"/>
    <w:rsid w:val="00566D92"/>
    <w:rsid w:val="005707FB"/>
    <w:rsid w:val="00577184"/>
    <w:rsid w:val="0058129B"/>
    <w:rsid w:val="00581ED4"/>
    <w:rsid w:val="00584049"/>
    <w:rsid w:val="00584C77"/>
    <w:rsid w:val="005941F8"/>
    <w:rsid w:val="005947E6"/>
    <w:rsid w:val="00597497"/>
    <w:rsid w:val="005A1CB4"/>
    <w:rsid w:val="005A70EB"/>
    <w:rsid w:val="005A72F9"/>
    <w:rsid w:val="005B0F23"/>
    <w:rsid w:val="005B14DC"/>
    <w:rsid w:val="005B1EEC"/>
    <w:rsid w:val="005B35AC"/>
    <w:rsid w:val="005B3725"/>
    <w:rsid w:val="005B3F37"/>
    <w:rsid w:val="005B4925"/>
    <w:rsid w:val="005C4969"/>
    <w:rsid w:val="005C634B"/>
    <w:rsid w:val="005D0230"/>
    <w:rsid w:val="005D037D"/>
    <w:rsid w:val="005D59EB"/>
    <w:rsid w:val="005D6B5A"/>
    <w:rsid w:val="005E1F93"/>
    <w:rsid w:val="005E21B7"/>
    <w:rsid w:val="005E487D"/>
    <w:rsid w:val="005E63AA"/>
    <w:rsid w:val="005F1F14"/>
    <w:rsid w:val="005F29A6"/>
    <w:rsid w:val="005F3283"/>
    <w:rsid w:val="005F415A"/>
    <w:rsid w:val="005F6E7D"/>
    <w:rsid w:val="00600D53"/>
    <w:rsid w:val="00600D6F"/>
    <w:rsid w:val="0060315A"/>
    <w:rsid w:val="006112E7"/>
    <w:rsid w:val="00611A98"/>
    <w:rsid w:val="00616F05"/>
    <w:rsid w:val="00620FA1"/>
    <w:rsid w:val="00623E0D"/>
    <w:rsid w:val="00624E2B"/>
    <w:rsid w:val="00625120"/>
    <w:rsid w:val="006254C7"/>
    <w:rsid w:val="00626969"/>
    <w:rsid w:val="00630558"/>
    <w:rsid w:val="00630D7D"/>
    <w:rsid w:val="00633177"/>
    <w:rsid w:val="006332EB"/>
    <w:rsid w:val="00634464"/>
    <w:rsid w:val="00635CFB"/>
    <w:rsid w:val="0063608D"/>
    <w:rsid w:val="006367F3"/>
    <w:rsid w:val="00636E9C"/>
    <w:rsid w:val="00637BC5"/>
    <w:rsid w:val="00641E5B"/>
    <w:rsid w:val="00650F68"/>
    <w:rsid w:val="00652083"/>
    <w:rsid w:val="006520D4"/>
    <w:rsid w:val="00652FBA"/>
    <w:rsid w:val="00653561"/>
    <w:rsid w:val="0065599A"/>
    <w:rsid w:val="006579B4"/>
    <w:rsid w:val="00664610"/>
    <w:rsid w:val="00664A7A"/>
    <w:rsid w:val="00664E8B"/>
    <w:rsid w:val="00665FC6"/>
    <w:rsid w:val="006703F0"/>
    <w:rsid w:val="0067265F"/>
    <w:rsid w:val="00672ADF"/>
    <w:rsid w:val="006733C9"/>
    <w:rsid w:val="0067415F"/>
    <w:rsid w:val="006763DB"/>
    <w:rsid w:val="0068284A"/>
    <w:rsid w:val="0068303C"/>
    <w:rsid w:val="00683400"/>
    <w:rsid w:val="00684DC2"/>
    <w:rsid w:val="00685146"/>
    <w:rsid w:val="00686E6A"/>
    <w:rsid w:val="0068753B"/>
    <w:rsid w:val="006900BF"/>
    <w:rsid w:val="006937F0"/>
    <w:rsid w:val="0069518C"/>
    <w:rsid w:val="00695782"/>
    <w:rsid w:val="00695FAC"/>
    <w:rsid w:val="00696B3B"/>
    <w:rsid w:val="006A0984"/>
    <w:rsid w:val="006A0D01"/>
    <w:rsid w:val="006A587A"/>
    <w:rsid w:val="006A58D1"/>
    <w:rsid w:val="006A73C7"/>
    <w:rsid w:val="006A7A71"/>
    <w:rsid w:val="006B4472"/>
    <w:rsid w:val="006C3599"/>
    <w:rsid w:val="006C3E13"/>
    <w:rsid w:val="006C6CA6"/>
    <w:rsid w:val="006D4C26"/>
    <w:rsid w:val="006D638F"/>
    <w:rsid w:val="006E3194"/>
    <w:rsid w:val="006E5271"/>
    <w:rsid w:val="006E5C6D"/>
    <w:rsid w:val="006E7730"/>
    <w:rsid w:val="006E780E"/>
    <w:rsid w:val="006F0FE2"/>
    <w:rsid w:val="006F432B"/>
    <w:rsid w:val="006F4B58"/>
    <w:rsid w:val="00700336"/>
    <w:rsid w:val="00700575"/>
    <w:rsid w:val="007033E7"/>
    <w:rsid w:val="0070518F"/>
    <w:rsid w:val="007052E9"/>
    <w:rsid w:val="00706D6A"/>
    <w:rsid w:val="00712EE7"/>
    <w:rsid w:val="007135F7"/>
    <w:rsid w:val="0071444A"/>
    <w:rsid w:val="00715C73"/>
    <w:rsid w:val="00715D99"/>
    <w:rsid w:val="007177F7"/>
    <w:rsid w:val="007217E3"/>
    <w:rsid w:val="00721F28"/>
    <w:rsid w:val="0072263D"/>
    <w:rsid w:val="00723559"/>
    <w:rsid w:val="00726E6F"/>
    <w:rsid w:val="00727970"/>
    <w:rsid w:val="007313E8"/>
    <w:rsid w:val="00733A68"/>
    <w:rsid w:val="00733E51"/>
    <w:rsid w:val="00734FCB"/>
    <w:rsid w:val="007439B2"/>
    <w:rsid w:val="00747C71"/>
    <w:rsid w:val="00754F7F"/>
    <w:rsid w:val="00755875"/>
    <w:rsid w:val="00760565"/>
    <w:rsid w:val="00764953"/>
    <w:rsid w:val="00766B33"/>
    <w:rsid w:val="00766E34"/>
    <w:rsid w:val="0077215C"/>
    <w:rsid w:val="00773122"/>
    <w:rsid w:val="00782D55"/>
    <w:rsid w:val="00787669"/>
    <w:rsid w:val="007A4714"/>
    <w:rsid w:val="007A56C4"/>
    <w:rsid w:val="007A5966"/>
    <w:rsid w:val="007A6F94"/>
    <w:rsid w:val="007A7B01"/>
    <w:rsid w:val="007B3788"/>
    <w:rsid w:val="007B4D88"/>
    <w:rsid w:val="007B5150"/>
    <w:rsid w:val="007B7D13"/>
    <w:rsid w:val="007C13EA"/>
    <w:rsid w:val="007C2E80"/>
    <w:rsid w:val="007C4482"/>
    <w:rsid w:val="007C60F1"/>
    <w:rsid w:val="007D34C1"/>
    <w:rsid w:val="007D4697"/>
    <w:rsid w:val="007D5357"/>
    <w:rsid w:val="007E3673"/>
    <w:rsid w:val="007E39B2"/>
    <w:rsid w:val="007E4977"/>
    <w:rsid w:val="007E6287"/>
    <w:rsid w:val="007E6CBE"/>
    <w:rsid w:val="007E7C9C"/>
    <w:rsid w:val="007F31EC"/>
    <w:rsid w:val="007F35EC"/>
    <w:rsid w:val="007F402C"/>
    <w:rsid w:val="007F7412"/>
    <w:rsid w:val="008007B6"/>
    <w:rsid w:val="0080095D"/>
    <w:rsid w:val="00802E18"/>
    <w:rsid w:val="00806804"/>
    <w:rsid w:val="00812AE0"/>
    <w:rsid w:val="0081369C"/>
    <w:rsid w:val="00814792"/>
    <w:rsid w:val="00814850"/>
    <w:rsid w:val="00815C60"/>
    <w:rsid w:val="008169C1"/>
    <w:rsid w:val="00822E37"/>
    <w:rsid w:val="00823724"/>
    <w:rsid w:val="00824A31"/>
    <w:rsid w:val="0082552F"/>
    <w:rsid w:val="008255EF"/>
    <w:rsid w:val="008265B1"/>
    <w:rsid w:val="00827042"/>
    <w:rsid w:val="0082758B"/>
    <w:rsid w:val="00827702"/>
    <w:rsid w:val="00831F2C"/>
    <w:rsid w:val="008364BD"/>
    <w:rsid w:val="00836C07"/>
    <w:rsid w:val="008370B9"/>
    <w:rsid w:val="00837364"/>
    <w:rsid w:val="00837CBE"/>
    <w:rsid w:val="008420D5"/>
    <w:rsid w:val="00842486"/>
    <w:rsid w:val="00846130"/>
    <w:rsid w:val="00846C2E"/>
    <w:rsid w:val="00851DF1"/>
    <w:rsid w:val="00851F9B"/>
    <w:rsid w:val="008534D8"/>
    <w:rsid w:val="00854336"/>
    <w:rsid w:val="00864581"/>
    <w:rsid w:val="00874304"/>
    <w:rsid w:val="00877839"/>
    <w:rsid w:val="00885CC2"/>
    <w:rsid w:val="00886C75"/>
    <w:rsid w:val="00887EA0"/>
    <w:rsid w:val="00891242"/>
    <w:rsid w:val="0089295D"/>
    <w:rsid w:val="00892EBE"/>
    <w:rsid w:val="00892EF4"/>
    <w:rsid w:val="00894997"/>
    <w:rsid w:val="008A15C2"/>
    <w:rsid w:val="008A17D4"/>
    <w:rsid w:val="008A59F2"/>
    <w:rsid w:val="008A7A7F"/>
    <w:rsid w:val="008A7F78"/>
    <w:rsid w:val="008B0097"/>
    <w:rsid w:val="008B7261"/>
    <w:rsid w:val="008C00EE"/>
    <w:rsid w:val="008C12E5"/>
    <w:rsid w:val="008C1EB5"/>
    <w:rsid w:val="008C50EB"/>
    <w:rsid w:val="008C675C"/>
    <w:rsid w:val="008C689D"/>
    <w:rsid w:val="008C70C1"/>
    <w:rsid w:val="008C779F"/>
    <w:rsid w:val="008D0FBA"/>
    <w:rsid w:val="008D373B"/>
    <w:rsid w:val="008D3E8D"/>
    <w:rsid w:val="008D5FE3"/>
    <w:rsid w:val="008E2E40"/>
    <w:rsid w:val="008E500A"/>
    <w:rsid w:val="008E68A6"/>
    <w:rsid w:val="008F3953"/>
    <w:rsid w:val="008F4C58"/>
    <w:rsid w:val="008F7647"/>
    <w:rsid w:val="009006DB"/>
    <w:rsid w:val="009013C4"/>
    <w:rsid w:val="00901431"/>
    <w:rsid w:val="00902D7B"/>
    <w:rsid w:val="00904B86"/>
    <w:rsid w:val="00904C3B"/>
    <w:rsid w:val="0091368E"/>
    <w:rsid w:val="009166C0"/>
    <w:rsid w:val="00921F72"/>
    <w:rsid w:val="009224AB"/>
    <w:rsid w:val="00925527"/>
    <w:rsid w:val="00927BA6"/>
    <w:rsid w:val="00927DFB"/>
    <w:rsid w:val="00930804"/>
    <w:rsid w:val="009348A3"/>
    <w:rsid w:val="00935EAE"/>
    <w:rsid w:val="009376F0"/>
    <w:rsid w:val="00942382"/>
    <w:rsid w:val="009473DB"/>
    <w:rsid w:val="0095009B"/>
    <w:rsid w:val="009520DF"/>
    <w:rsid w:val="00953D68"/>
    <w:rsid w:val="00955C0D"/>
    <w:rsid w:val="009570A3"/>
    <w:rsid w:val="009579A6"/>
    <w:rsid w:val="009614AB"/>
    <w:rsid w:val="0096243A"/>
    <w:rsid w:val="00963F1E"/>
    <w:rsid w:val="00964051"/>
    <w:rsid w:val="00964AC3"/>
    <w:rsid w:val="0097256A"/>
    <w:rsid w:val="00973D7D"/>
    <w:rsid w:val="0097409B"/>
    <w:rsid w:val="00986241"/>
    <w:rsid w:val="00987202"/>
    <w:rsid w:val="00991571"/>
    <w:rsid w:val="0099353D"/>
    <w:rsid w:val="009940D0"/>
    <w:rsid w:val="00994E24"/>
    <w:rsid w:val="009A34FD"/>
    <w:rsid w:val="009A4073"/>
    <w:rsid w:val="009A5D6E"/>
    <w:rsid w:val="009A6895"/>
    <w:rsid w:val="009B0AD7"/>
    <w:rsid w:val="009B133D"/>
    <w:rsid w:val="009B39E3"/>
    <w:rsid w:val="009B413E"/>
    <w:rsid w:val="009B4405"/>
    <w:rsid w:val="009B7F14"/>
    <w:rsid w:val="009C0709"/>
    <w:rsid w:val="009C35A8"/>
    <w:rsid w:val="009C6A9B"/>
    <w:rsid w:val="009C75CA"/>
    <w:rsid w:val="009D0943"/>
    <w:rsid w:val="009D220C"/>
    <w:rsid w:val="009D22A1"/>
    <w:rsid w:val="009D3980"/>
    <w:rsid w:val="009D3FD6"/>
    <w:rsid w:val="009D45F3"/>
    <w:rsid w:val="009D5A28"/>
    <w:rsid w:val="009D6AF4"/>
    <w:rsid w:val="009E1790"/>
    <w:rsid w:val="009E5432"/>
    <w:rsid w:val="009F356D"/>
    <w:rsid w:val="009F5411"/>
    <w:rsid w:val="00A02474"/>
    <w:rsid w:val="00A040AD"/>
    <w:rsid w:val="00A05E7C"/>
    <w:rsid w:val="00A07D9F"/>
    <w:rsid w:val="00A11F9A"/>
    <w:rsid w:val="00A151B9"/>
    <w:rsid w:val="00A16D0E"/>
    <w:rsid w:val="00A17B15"/>
    <w:rsid w:val="00A22F58"/>
    <w:rsid w:val="00A2530B"/>
    <w:rsid w:val="00A255E4"/>
    <w:rsid w:val="00A279B6"/>
    <w:rsid w:val="00A27A95"/>
    <w:rsid w:val="00A32356"/>
    <w:rsid w:val="00A32D13"/>
    <w:rsid w:val="00A32F9C"/>
    <w:rsid w:val="00A3594D"/>
    <w:rsid w:val="00A365F3"/>
    <w:rsid w:val="00A505CB"/>
    <w:rsid w:val="00A51F2C"/>
    <w:rsid w:val="00A53C0D"/>
    <w:rsid w:val="00A56D81"/>
    <w:rsid w:val="00A6087C"/>
    <w:rsid w:val="00A6195C"/>
    <w:rsid w:val="00A61A22"/>
    <w:rsid w:val="00A6252D"/>
    <w:rsid w:val="00A71BD6"/>
    <w:rsid w:val="00A72D8C"/>
    <w:rsid w:val="00A749EC"/>
    <w:rsid w:val="00A74B38"/>
    <w:rsid w:val="00A74C71"/>
    <w:rsid w:val="00A74FC7"/>
    <w:rsid w:val="00A75CF1"/>
    <w:rsid w:val="00A81B99"/>
    <w:rsid w:val="00A825BD"/>
    <w:rsid w:val="00A84D32"/>
    <w:rsid w:val="00A85559"/>
    <w:rsid w:val="00A87AB4"/>
    <w:rsid w:val="00A9175D"/>
    <w:rsid w:val="00A92961"/>
    <w:rsid w:val="00A92F97"/>
    <w:rsid w:val="00A93AE4"/>
    <w:rsid w:val="00A9636A"/>
    <w:rsid w:val="00A97B87"/>
    <w:rsid w:val="00A97FE5"/>
    <w:rsid w:val="00AA3169"/>
    <w:rsid w:val="00AA4882"/>
    <w:rsid w:val="00AB32ED"/>
    <w:rsid w:val="00AB49AF"/>
    <w:rsid w:val="00AB5811"/>
    <w:rsid w:val="00AC251A"/>
    <w:rsid w:val="00AC2C6D"/>
    <w:rsid w:val="00AD023F"/>
    <w:rsid w:val="00AD5054"/>
    <w:rsid w:val="00AD6444"/>
    <w:rsid w:val="00AD698A"/>
    <w:rsid w:val="00AE0F5A"/>
    <w:rsid w:val="00AE115F"/>
    <w:rsid w:val="00AE15E0"/>
    <w:rsid w:val="00AE1B55"/>
    <w:rsid w:val="00AE2760"/>
    <w:rsid w:val="00AE2CC5"/>
    <w:rsid w:val="00AE38B9"/>
    <w:rsid w:val="00AE4770"/>
    <w:rsid w:val="00AE55D2"/>
    <w:rsid w:val="00AE59D1"/>
    <w:rsid w:val="00AF0663"/>
    <w:rsid w:val="00AF0673"/>
    <w:rsid w:val="00AF26EE"/>
    <w:rsid w:val="00AF5D5B"/>
    <w:rsid w:val="00B017BD"/>
    <w:rsid w:val="00B04234"/>
    <w:rsid w:val="00B057BE"/>
    <w:rsid w:val="00B061F2"/>
    <w:rsid w:val="00B10371"/>
    <w:rsid w:val="00B12AFA"/>
    <w:rsid w:val="00B1472B"/>
    <w:rsid w:val="00B1570E"/>
    <w:rsid w:val="00B15DEF"/>
    <w:rsid w:val="00B1702A"/>
    <w:rsid w:val="00B20C13"/>
    <w:rsid w:val="00B32A94"/>
    <w:rsid w:val="00B33B33"/>
    <w:rsid w:val="00B37559"/>
    <w:rsid w:val="00B41A7F"/>
    <w:rsid w:val="00B45134"/>
    <w:rsid w:val="00B4557D"/>
    <w:rsid w:val="00B460D7"/>
    <w:rsid w:val="00B51FA7"/>
    <w:rsid w:val="00B52B7B"/>
    <w:rsid w:val="00B533AA"/>
    <w:rsid w:val="00B53F11"/>
    <w:rsid w:val="00B56208"/>
    <w:rsid w:val="00B56C9F"/>
    <w:rsid w:val="00B574D3"/>
    <w:rsid w:val="00B60C1B"/>
    <w:rsid w:val="00B628A9"/>
    <w:rsid w:val="00B63CDF"/>
    <w:rsid w:val="00B63E12"/>
    <w:rsid w:val="00B65946"/>
    <w:rsid w:val="00B70F6E"/>
    <w:rsid w:val="00B73D61"/>
    <w:rsid w:val="00B7453B"/>
    <w:rsid w:val="00B768DD"/>
    <w:rsid w:val="00B769E8"/>
    <w:rsid w:val="00B775C1"/>
    <w:rsid w:val="00B77A8D"/>
    <w:rsid w:val="00B824A6"/>
    <w:rsid w:val="00B839F3"/>
    <w:rsid w:val="00B85343"/>
    <w:rsid w:val="00B861EF"/>
    <w:rsid w:val="00B9088A"/>
    <w:rsid w:val="00B90C1F"/>
    <w:rsid w:val="00B93344"/>
    <w:rsid w:val="00B966B8"/>
    <w:rsid w:val="00B97AEF"/>
    <w:rsid w:val="00BA1696"/>
    <w:rsid w:val="00BA1925"/>
    <w:rsid w:val="00BA1F13"/>
    <w:rsid w:val="00BA68BB"/>
    <w:rsid w:val="00BA6DBB"/>
    <w:rsid w:val="00BB1639"/>
    <w:rsid w:val="00BB29B6"/>
    <w:rsid w:val="00BC4845"/>
    <w:rsid w:val="00BC525D"/>
    <w:rsid w:val="00BC57E1"/>
    <w:rsid w:val="00BD2385"/>
    <w:rsid w:val="00BD3F01"/>
    <w:rsid w:val="00BD4A8B"/>
    <w:rsid w:val="00BE3B63"/>
    <w:rsid w:val="00BE49DD"/>
    <w:rsid w:val="00BE4B1D"/>
    <w:rsid w:val="00BE63BE"/>
    <w:rsid w:val="00BE781A"/>
    <w:rsid w:val="00BF0B2F"/>
    <w:rsid w:val="00BF32F5"/>
    <w:rsid w:val="00BF4F1D"/>
    <w:rsid w:val="00BF7DFD"/>
    <w:rsid w:val="00C00CF6"/>
    <w:rsid w:val="00C00E40"/>
    <w:rsid w:val="00C06161"/>
    <w:rsid w:val="00C06E9D"/>
    <w:rsid w:val="00C13E19"/>
    <w:rsid w:val="00C1470C"/>
    <w:rsid w:val="00C1486E"/>
    <w:rsid w:val="00C15535"/>
    <w:rsid w:val="00C1606F"/>
    <w:rsid w:val="00C17E32"/>
    <w:rsid w:val="00C20157"/>
    <w:rsid w:val="00C2045B"/>
    <w:rsid w:val="00C21181"/>
    <w:rsid w:val="00C22A1D"/>
    <w:rsid w:val="00C24B8A"/>
    <w:rsid w:val="00C3101A"/>
    <w:rsid w:val="00C34DA1"/>
    <w:rsid w:val="00C37722"/>
    <w:rsid w:val="00C40D56"/>
    <w:rsid w:val="00C41A06"/>
    <w:rsid w:val="00C47144"/>
    <w:rsid w:val="00C5108A"/>
    <w:rsid w:val="00C518F4"/>
    <w:rsid w:val="00C52E10"/>
    <w:rsid w:val="00C5423D"/>
    <w:rsid w:val="00C57720"/>
    <w:rsid w:val="00C613C7"/>
    <w:rsid w:val="00C62070"/>
    <w:rsid w:val="00C622FC"/>
    <w:rsid w:val="00C65826"/>
    <w:rsid w:val="00C659B8"/>
    <w:rsid w:val="00C66450"/>
    <w:rsid w:val="00C67630"/>
    <w:rsid w:val="00C71713"/>
    <w:rsid w:val="00C74A4A"/>
    <w:rsid w:val="00C8186B"/>
    <w:rsid w:val="00C826B4"/>
    <w:rsid w:val="00C83B64"/>
    <w:rsid w:val="00C853AC"/>
    <w:rsid w:val="00C861C9"/>
    <w:rsid w:val="00C8650A"/>
    <w:rsid w:val="00C8693B"/>
    <w:rsid w:val="00C86C00"/>
    <w:rsid w:val="00C91F61"/>
    <w:rsid w:val="00C92482"/>
    <w:rsid w:val="00C93732"/>
    <w:rsid w:val="00C93C05"/>
    <w:rsid w:val="00CA0430"/>
    <w:rsid w:val="00CA0D92"/>
    <w:rsid w:val="00CA12CA"/>
    <w:rsid w:val="00CA32B0"/>
    <w:rsid w:val="00CA60C7"/>
    <w:rsid w:val="00CA67C7"/>
    <w:rsid w:val="00CA6968"/>
    <w:rsid w:val="00CB37F4"/>
    <w:rsid w:val="00CC0496"/>
    <w:rsid w:val="00CC1877"/>
    <w:rsid w:val="00CC7156"/>
    <w:rsid w:val="00CC7E64"/>
    <w:rsid w:val="00CD4059"/>
    <w:rsid w:val="00CD77D2"/>
    <w:rsid w:val="00CE022E"/>
    <w:rsid w:val="00CE069F"/>
    <w:rsid w:val="00CE1432"/>
    <w:rsid w:val="00CE3BC3"/>
    <w:rsid w:val="00CE40C0"/>
    <w:rsid w:val="00CF0A04"/>
    <w:rsid w:val="00CF1655"/>
    <w:rsid w:val="00CF475B"/>
    <w:rsid w:val="00CF6B91"/>
    <w:rsid w:val="00D01A4D"/>
    <w:rsid w:val="00D0218E"/>
    <w:rsid w:val="00D02630"/>
    <w:rsid w:val="00D038B7"/>
    <w:rsid w:val="00D03F79"/>
    <w:rsid w:val="00D10E4D"/>
    <w:rsid w:val="00D13735"/>
    <w:rsid w:val="00D16153"/>
    <w:rsid w:val="00D16EFF"/>
    <w:rsid w:val="00D17281"/>
    <w:rsid w:val="00D20A2C"/>
    <w:rsid w:val="00D21014"/>
    <w:rsid w:val="00D248B5"/>
    <w:rsid w:val="00D24E73"/>
    <w:rsid w:val="00D2521F"/>
    <w:rsid w:val="00D259E4"/>
    <w:rsid w:val="00D27ABF"/>
    <w:rsid w:val="00D326AF"/>
    <w:rsid w:val="00D32F84"/>
    <w:rsid w:val="00D33E4F"/>
    <w:rsid w:val="00D35358"/>
    <w:rsid w:val="00D37ADD"/>
    <w:rsid w:val="00D40ED4"/>
    <w:rsid w:val="00D42523"/>
    <w:rsid w:val="00D437E4"/>
    <w:rsid w:val="00D51796"/>
    <w:rsid w:val="00D52008"/>
    <w:rsid w:val="00D53523"/>
    <w:rsid w:val="00D66748"/>
    <w:rsid w:val="00D733D7"/>
    <w:rsid w:val="00D73D40"/>
    <w:rsid w:val="00D7433A"/>
    <w:rsid w:val="00D7437E"/>
    <w:rsid w:val="00D75196"/>
    <w:rsid w:val="00D75DBB"/>
    <w:rsid w:val="00D80777"/>
    <w:rsid w:val="00D81B28"/>
    <w:rsid w:val="00D824D1"/>
    <w:rsid w:val="00D82827"/>
    <w:rsid w:val="00D83484"/>
    <w:rsid w:val="00D83611"/>
    <w:rsid w:val="00D83E4A"/>
    <w:rsid w:val="00D849F8"/>
    <w:rsid w:val="00D84CB3"/>
    <w:rsid w:val="00D8569C"/>
    <w:rsid w:val="00D85983"/>
    <w:rsid w:val="00D90781"/>
    <w:rsid w:val="00D90B53"/>
    <w:rsid w:val="00D92F8F"/>
    <w:rsid w:val="00D93D65"/>
    <w:rsid w:val="00D94141"/>
    <w:rsid w:val="00D94C38"/>
    <w:rsid w:val="00D96333"/>
    <w:rsid w:val="00DA0F1F"/>
    <w:rsid w:val="00DA1997"/>
    <w:rsid w:val="00DA3DA0"/>
    <w:rsid w:val="00DA7BFF"/>
    <w:rsid w:val="00DB7548"/>
    <w:rsid w:val="00DC11B8"/>
    <w:rsid w:val="00DC1CB3"/>
    <w:rsid w:val="00DC4ED5"/>
    <w:rsid w:val="00DC73EF"/>
    <w:rsid w:val="00DD1176"/>
    <w:rsid w:val="00DD1FE6"/>
    <w:rsid w:val="00DD23C0"/>
    <w:rsid w:val="00DD435B"/>
    <w:rsid w:val="00DD5F5A"/>
    <w:rsid w:val="00DE07E3"/>
    <w:rsid w:val="00DE187C"/>
    <w:rsid w:val="00DE2D78"/>
    <w:rsid w:val="00DE348F"/>
    <w:rsid w:val="00DE45FC"/>
    <w:rsid w:val="00DE5854"/>
    <w:rsid w:val="00DF159A"/>
    <w:rsid w:val="00DF48DE"/>
    <w:rsid w:val="00DF5AF0"/>
    <w:rsid w:val="00DF6489"/>
    <w:rsid w:val="00DF67A3"/>
    <w:rsid w:val="00DF6DD5"/>
    <w:rsid w:val="00E01376"/>
    <w:rsid w:val="00E02B90"/>
    <w:rsid w:val="00E02E82"/>
    <w:rsid w:val="00E070B0"/>
    <w:rsid w:val="00E13F9B"/>
    <w:rsid w:val="00E1525D"/>
    <w:rsid w:val="00E16896"/>
    <w:rsid w:val="00E2307F"/>
    <w:rsid w:val="00E23B08"/>
    <w:rsid w:val="00E25725"/>
    <w:rsid w:val="00E260BB"/>
    <w:rsid w:val="00E304E0"/>
    <w:rsid w:val="00E40254"/>
    <w:rsid w:val="00E41F67"/>
    <w:rsid w:val="00E432F3"/>
    <w:rsid w:val="00E457D6"/>
    <w:rsid w:val="00E459E4"/>
    <w:rsid w:val="00E47742"/>
    <w:rsid w:val="00E52D4B"/>
    <w:rsid w:val="00E53058"/>
    <w:rsid w:val="00E535E5"/>
    <w:rsid w:val="00E5553A"/>
    <w:rsid w:val="00E56EFB"/>
    <w:rsid w:val="00E5726F"/>
    <w:rsid w:val="00E57E43"/>
    <w:rsid w:val="00E6262D"/>
    <w:rsid w:val="00E639F1"/>
    <w:rsid w:val="00E64524"/>
    <w:rsid w:val="00E67AD7"/>
    <w:rsid w:val="00E67FE4"/>
    <w:rsid w:val="00E71706"/>
    <w:rsid w:val="00E77EE3"/>
    <w:rsid w:val="00E807EA"/>
    <w:rsid w:val="00E823F7"/>
    <w:rsid w:val="00E825B0"/>
    <w:rsid w:val="00E82694"/>
    <w:rsid w:val="00E84265"/>
    <w:rsid w:val="00E8587F"/>
    <w:rsid w:val="00E861A9"/>
    <w:rsid w:val="00E86FC0"/>
    <w:rsid w:val="00E91096"/>
    <w:rsid w:val="00E9236B"/>
    <w:rsid w:val="00E93DE5"/>
    <w:rsid w:val="00E93EA5"/>
    <w:rsid w:val="00E940E3"/>
    <w:rsid w:val="00E95C8B"/>
    <w:rsid w:val="00EA78F8"/>
    <w:rsid w:val="00EA7EDF"/>
    <w:rsid w:val="00EB1BF7"/>
    <w:rsid w:val="00EB25D1"/>
    <w:rsid w:val="00EB2886"/>
    <w:rsid w:val="00EB4AF3"/>
    <w:rsid w:val="00EB4EF7"/>
    <w:rsid w:val="00EB6C2F"/>
    <w:rsid w:val="00EC20EC"/>
    <w:rsid w:val="00EC397A"/>
    <w:rsid w:val="00EC3BAA"/>
    <w:rsid w:val="00EC550D"/>
    <w:rsid w:val="00EC6B43"/>
    <w:rsid w:val="00ED10F3"/>
    <w:rsid w:val="00ED1678"/>
    <w:rsid w:val="00ED386D"/>
    <w:rsid w:val="00ED48FE"/>
    <w:rsid w:val="00ED55BD"/>
    <w:rsid w:val="00EE1C32"/>
    <w:rsid w:val="00EE3BFE"/>
    <w:rsid w:val="00EF28FC"/>
    <w:rsid w:val="00EF2C60"/>
    <w:rsid w:val="00EF3022"/>
    <w:rsid w:val="00EF4E4E"/>
    <w:rsid w:val="00F01DF6"/>
    <w:rsid w:val="00F04858"/>
    <w:rsid w:val="00F10D03"/>
    <w:rsid w:val="00F11A4A"/>
    <w:rsid w:val="00F16DD3"/>
    <w:rsid w:val="00F173A5"/>
    <w:rsid w:val="00F20774"/>
    <w:rsid w:val="00F21E88"/>
    <w:rsid w:val="00F22FEC"/>
    <w:rsid w:val="00F31331"/>
    <w:rsid w:val="00F36094"/>
    <w:rsid w:val="00F360EE"/>
    <w:rsid w:val="00F363BD"/>
    <w:rsid w:val="00F40927"/>
    <w:rsid w:val="00F40B71"/>
    <w:rsid w:val="00F432D8"/>
    <w:rsid w:val="00F528FF"/>
    <w:rsid w:val="00F52FAC"/>
    <w:rsid w:val="00F536B8"/>
    <w:rsid w:val="00F55A98"/>
    <w:rsid w:val="00F56153"/>
    <w:rsid w:val="00F568FA"/>
    <w:rsid w:val="00F5695F"/>
    <w:rsid w:val="00F56BC9"/>
    <w:rsid w:val="00F57F6D"/>
    <w:rsid w:val="00F61FCF"/>
    <w:rsid w:val="00F649A0"/>
    <w:rsid w:val="00F664D7"/>
    <w:rsid w:val="00F73AAC"/>
    <w:rsid w:val="00F754A9"/>
    <w:rsid w:val="00F77C82"/>
    <w:rsid w:val="00F855C6"/>
    <w:rsid w:val="00F906B3"/>
    <w:rsid w:val="00F912D6"/>
    <w:rsid w:val="00F9340E"/>
    <w:rsid w:val="00F9375C"/>
    <w:rsid w:val="00F9409B"/>
    <w:rsid w:val="00F97090"/>
    <w:rsid w:val="00FA1671"/>
    <w:rsid w:val="00FA2D41"/>
    <w:rsid w:val="00FA5842"/>
    <w:rsid w:val="00FA6341"/>
    <w:rsid w:val="00FB1B5E"/>
    <w:rsid w:val="00FB4FDB"/>
    <w:rsid w:val="00FB5235"/>
    <w:rsid w:val="00FB7A8E"/>
    <w:rsid w:val="00FC0FE1"/>
    <w:rsid w:val="00FC1110"/>
    <w:rsid w:val="00FC1201"/>
    <w:rsid w:val="00FC43CD"/>
    <w:rsid w:val="00FC4C72"/>
    <w:rsid w:val="00FC5C5C"/>
    <w:rsid w:val="00FC6940"/>
    <w:rsid w:val="00FD258E"/>
    <w:rsid w:val="00FD30B3"/>
    <w:rsid w:val="00FD4DD8"/>
    <w:rsid w:val="00FD7629"/>
    <w:rsid w:val="00FE44F2"/>
    <w:rsid w:val="00FE7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D48F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basedOn w:val="a3"/>
    <w:next w:val="a4"/>
    <w:link w:val="10"/>
    <w:qFormat/>
    <w:rsid w:val="00ED48FE"/>
    <w:pPr>
      <w:keepNext/>
      <w:pageBreakBefore/>
      <w:numPr>
        <w:numId w:val="33"/>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33"/>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33"/>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33"/>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33"/>
      </w:numPr>
      <w:spacing w:before="240" w:after="60"/>
      <w:outlineLvl w:val="5"/>
    </w:pPr>
    <w:rPr>
      <w:rFonts w:ascii="Arial" w:hAnsi="Arial"/>
    </w:rPr>
  </w:style>
  <w:style w:type="paragraph" w:styleId="7">
    <w:name w:val="heading 7"/>
    <w:basedOn w:val="a3"/>
    <w:next w:val="a4"/>
    <w:link w:val="70"/>
    <w:qFormat/>
    <w:rsid w:val="00ED48FE"/>
    <w:pPr>
      <w:keepNext/>
      <w:numPr>
        <w:ilvl w:val="6"/>
        <w:numId w:val="33"/>
      </w:numPr>
      <w:spacing w:before="240" w:after="60"/>
      <w:outlineLvl w:val="6"/>
    </w:pPr>
    <w:rPr>
      <w:rFonts w:ascii="Arial" w:hAnsi="Arial"/>
    </w:rPr>
  </w:style>
  <w:style w:type="paragraph" w:styleId="8">
    <w:name w:val="heading 8"/>
    <w:basedOn w:val="a3"/>
    <w:next w:val="a4"/>
    <w:link w:val="80"/>
    <w:qFormat/>
    <w:rsid w:val="00ED48FE"/>
    <w:pPr>
      <w:keepNext/>
      <w:numPr>
        <w:ilvl w:val="7"/>
        <w:numId w:val="33"/>
      </w:numPr>
      <w:spacing w:before="240" w:after="60"/>
      <w:outlineLvl w:val="7"/>
    </w:pPr>
    <w:rPr>
      <w:rFonts w:ascii="Arial" w:hAnsi="Arial"/>
    </w:rPr>
  </w:style>
  <w:style w:type="paragraph" w:styleId="9">
    <w:name w:val="heading 9"/>
    <w:basedOn w:val="a3"/>
    <w:next w:val="a4"/>
    <w:link w:val="90"/>
    <w:qFormat/>
    <w:rsid w:val="00ED48FE"/>
    <w:pPr>
      <w:keepNext/>
      <w:numPr>
        <w:ilvl w:val="8"/>
        <w:numId w:val="33"/>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semiHidden/>
    <w:rsid w:val="00ED48FE"/>
    <w:rPr>
      <w:sz w:val="16"/>
    </w:rPr>
  </w:style>
  <w:style w:type="paragraph" w:styleId="afb">
    <w:name w:val="annotation text"/>
    <w:basedOn w:val="a3"/>
    <w:link w:val="afc"/>
    <w:semiHidden/>
    <w:rsid w:val="00ED48FE"/>
    <w:rPr>
      <w:sz w:val="20"/>
    </w:rPr>
  </w:style>
  <w:style w:type="character" w:customStyle="1" w:styleId="afc">
    <w:name w:val="Текст примечания Знак"/>
    <w:basedOn w:val="a5"/>
    <w:link w:val="afb"/>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qFormat/>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3"/>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c">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d">
    <w:name w:val="footnote reference"/>
    <w:uiPriority w:val="99"/>
    <w:semiHidden/>
    <w:rsid w:val="00ED48FE"/>
    <w:rPr>
      <w:rFonts w:ascii="Times New Roman" w:hAnsi="Times New Roman"/>
      <w:noProof w:val="0"/>
      <w:vertAlign w:val="superscript"/>
      <w:lang w:val="ru-RU"/>
    </w:rPr>
  </w:style>
  <w:style w:type="paragraph" w:styleId="affe">
    <w:name w:val="endnote text"/>
    <w:basedOn w:val="a3"/>
    <w:link w:val="afff"/>
    <w:uiPriority w:val="99"/>
    <w:semiHidden/>
    <w:unhideWhenUsed/>
    <w:rsid w:val="003D138D"/>
    <w:rPr>
      <w:sz w:val="20"/>
    </w:rPr>
  </w:style>
  <w:style w:type="character" w:customStyle="1" w:styleId="afff">
    <w:name w:val="Текст концевой сноски Знак"/>
    <w:basedOn w:val="a5"/>
    <w:link w:val="affe"/>
    <w:uiPriority w:val="99"/>
    <w:semiHidden/>
    <w:rsid w:val="003D138D"/>
    <w:rPr>
      <w:rFonts w:ascii="Arial Unicode MS" w:cs="Arial Unicode MS"/>
      <w:color w:val="000000"/>
      <w:u w:color="000000"/>
    </w:rPr>
  </w:style>
  <w:style w:type="character" w:styleId="afff0">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1"/>
    <w:rsid w:val="00ED48FE"/>
    <w:pPr>
      <w:spacing w:before="60" w:after="60"/>
      <w:ind w:firstLine="720"/>
      <w:jc w:val="both"/>
    </w:pPr>
  </w:style>
  <w:style w:type="character" w:customStyle="1" w:styleId="afff1">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19"/>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19"/>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19"/>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19"/>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19"/>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44"/>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0"/>
      </w:numPr>
    </w:pPr>
    <w:rPr>
      <w:lang w:val="en-US"/>
    </w:rPr>
  </w:style>
  <w:style w:type="paragraph" w:customStyle="1" w:styleId="234">
    <w:name w:val="Приложение Заг 2 (34)"/>
    <w:basedOn w:val="a3"/>
    <w:next w:val="a4"/>
    <w:rsid w:val="00ED48FE"/>
    <w:pPr>
      <w:keepNext/>
      <w:numPr>
        <w:ilvl w:val="2"/>
        <w:numId w:val="44"/>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0"/>
      </w:numPr>
    </w:pPr>
    <w:rPr>
      <w:lang w:val="en-US"/>
    </w:rPr>
  </w:style>
  <w:style w:type="paragraph" w:customStyle="1" w:styleId="334">
    <w:name w:val="Приложение Заг 3 (34)"/>
    <w:basedOn w:val="a3"/>
    <w:next w:val="a4"/>
    <w:rsid w:val="00ED48FE"/>
    <w:pPr>
      <w:keepNext/>
      <w:numPr>
        <w:ilvl w:val="3"/>
        <w:numId w:val="44"/>
      </w:numPr>
      <w:spacing w:before="240" w:after="60"/>
      <w:outlineLvl w:val="3"/>
    </w:pPr>
    <w:rPr>
      <w:rFonts w:ascii="Arial" w:hAnsi="Arial"/>
      <w:b/>
    </w:rPr>
  </w:style>
  <w:style w:type="paragraph" w:customStyle="1" w:styleId="AppendixHead334">
    <w:name w:val="Appendix Head 3 (34)"/>
    <w:basedOn w:val="334"/>
    <w:next w:val="a4"/>
    <w:rsid w:val="00ED48FE"/>
    <w:pPr>
      <w:numPr>
        <w:numId w:val="20"/>
      </w:numPr>
    </w:pPr>
    <w:rPr>
      <w:lang w:val="en-US"/>
    </w:rPr>
  </w:style>
  <w:style w:type="paragraph" w:customStyle="1" w:styleId="434">
    <w:name w:val="Приложение Заг 4 (34)"/>
    <w:basedOn w:val="a3"/>
    <w:next w:val="a4"/>
    <w:rsid w:val="00ED48FE"/>
    <w:pPr>
      <w:keepNext/>
      <w:numPr>
        <w:ilvl w:val="4"/>
        <w:numId w:val="44"/>
      </w:numPr>
      <w:spacing w:before="240" w:after="60"/>
      <w:outlineLvl w:val="4"/>
    </w:pPr>
    <w:rPr>
      <w:rFonts w:ascii="Arial" w:hAnsi="Arial"/>
    </w:rPr>
  </w:style>
  <w:style w:type="paragraph" w:customStyle="1" w:styleId="AppendixHead434">
    <w:name w:val="Appendix Head 4 (34)"/>
    <w:basedOn w:val="434"/>
    <w:next w:val="a4"/>
    <w:rsid w:val="00ED48FE"/>
    <w:pPr>
      <w:numPr>
        <w:numId w:val="20"/>
      </w:numPr>
    </w:pPr>
    <w:rPr>
      <w:lang w:val="en-US"/>
    </w:rPr>
  </w:style>
  <w:style w:type="paragraph" w:customStyle="1" w:styleId="534">
    <w:name w:val="Приложение Заг 5 (34)"/>
    <w:basedOn w:val="a3"/>
    <w:next w:val="a4"/>
    <w:rsid w:val="00ED48FE"/>
    <w:pPr>
      <w:keepNext/>
      <w:numPr>
        <w:ilvl w:val="5"/>
        <w:numId w:val="44"/>
      </w:numPr>
      <w:spacing w:before="240" w:after="60"/>
      <w:outlineLvl w:val="5"/>
    </w:pPr>
    <w:rPr>
      <w:rFonts w:ascii="Arial" w:hAnsi="Arial"/>
    </w:rPr>
  </w:style>
  <w:style w:type="paragraph" w:customStyle="1" w:styleId="AppendixHead534">
    <w:name w:val="Appendix Head 5 (34)"/>
    <w:basedOn w:val="534"/>
    <w:next w:val="a4"/>
    <w:rsid w:val="00ED48FE"/>
    <w:pPr>
      <w:numPr>
        <w:numId w:val="20"/>
      </w:numPr>
    </w:pPr>
  </w:style>
  <w:style w:type="paragraph" w:customStyle="1" w:styleId="34">
    <w:name w:val="Приложение Титул (34)"/>
    <w:basedOn w:val="a3"/>
    <w:next w:val="a4"/>
    <w:rsid w:val="00ED48FE"/>
    <w:pPr>
      <w:keepNext/>
      <w:pageBreakBefore/>
      <w:numPr>
        <w:numId w:val="44"/>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0"/>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45"/>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45"/>
      </w:numPr>
    </w:pPr>
    <w:rPr>
      <w:snapToGrid w:val="0"/>
      <w:lang w:val="en-GB"/>
    </w:rPr>
  </w:style>
  <w:style w:type="paragraph" w:customStyle="1" w:styleId="HierarchicList">
    <w:name w:val="Hierarchic List"/>
    <w:basedOn w:val="a3"/>
    <w:rsid w:val="00ED48FE"/>
    <w:pPr>
      <w:numPr>
        <w:numId w:val="21"/>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22"/>
      </w:numPr>
      <w:spacing w:before="40" w:after="40"/>
      <w:jc w:val="both"/>
    </w:pPr>
  </w:style>
  <w:style w:type="paragraph" w:customStyle="1" w:styleId="ListAlternative2">
    <w:name w:val="List Alternative 2"/>
    <w:basedOn w:val="a3"/>
    <w:rsid w:val="00ED48FE"/>
    <w:pPr>
      <w:numPr>
        <w:numId w:val="23"/>
      </w:numPr>
      <w:spacing w:before="40" w:after="40"/>
      <w:jc w:val="both"/>
    </w:pPr>
  </w:style>
  <w:style w:type="paragraph" w:customStyle="1" w:styleId="ListAlternative3">
    <w:name w:val="List Alternative 3"/>
    <w:basedOn w:val="a3"/>
    <w:rsid w:val="00ED48FE"/>
    <w:pPr>
      <w:numPr>
        <w:numId w:val="24"/>
      </w:numPr>
      <w:spacing w:before="40" w:after="40"/>
      <w:jc w:val="both"/>
    </w:pPr>
  </w:style>
  <w:style w:type="paragraph" w:customStyle="1" w:styleId="ListAlternative4">
    <w:name w:val="List Alternative 4"/>
    <w:basedOn w:val="a3"/>
    <w:rsid w:val="00ED48FE"/>
    <w:pPr>
      <w:numPr>
        <w:numId w:val="25"/>
      </w:numPr>
      <w:spacing w:before="40" w:after="40"/>
      <w:jc w:val="both"/>
    </w:pPr>
  </w:style>
  <w:style w:type="paragraph" w:customStyle="1" w:styleId="ListAlternative5">
    <w:name w:val="List Alternative 5"/>
    <w:basedOn w:val="a3"/>
    <w:rsid w:val="00ED48FE"/>
    <w:pPr>
      <w:numPr>
        <w:numId w:val="26"/>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27"/>
      </w:numPr>
    </w:pPr>
  </w:style>
  <w:style w:type="paragraph" w:customStyle="1" w:styleId="TableListBullet2">
    <w:name w:val="Table List Bullet (2)"/>
    <w:basedOn w:val="TableCellL"/>
    <w:rsid w:val="00ED48FE"/>
    <w:pPr>
      <w:numPr>
        <w:numId w:val="28"/>
      </w:numPr>
    </w:pPr>
  </w:style>
  <w:style w:type="paragraph" w:customStyle="1" w:styleId="TableListBullet10">
    <w:name w:val="Table List Bullet 10"/>
    <w:basedOn w:val="TableCell10L"/>
    <w:rsid w:val="00ED48FE"/>
    <w:pPr>
      <w:numPr>
        <w:numId w:val="29"/>
      </w:numPr>
    </w:pPr>
  </w:style>
  <w:style w:type="paragraph" w:customStyle="1" w:styleId="TableListBullet102">
    <w:name w:val="Table List Bullet 10 (2)"/>
    <w:basedOn w:val="TableCell10L"/>
    <w:rsid w:val="00ED48FE"/>
    <w:pPr>
      <w:numPr>
        <w:numId w:val="30"/>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31"/>
      </w:numPr>
    </w:pPr>
  </w:style>
  <w:style w:type="paragraph" w:customStyle="1" w:styleId="TableListNumber10">
    <w:name w:val="Table List Number 10"/>
    <w:basedOn w:val="TableCell10L"/>
    <w:rsid w:val="00ED48FE"/>
    <w:pPr>
      <w:numPr>
        <w:numId w:val="32"/>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2">
    <w:name w:val="Emphasis"/>
    <w:qFormat/>
    <w:rsid w:val="00ED48FE"/>
    <w:rPr>
      <w:i/>
    </w:rPr>
  </w:style>
  <w:style w:type="paragraph" w:styleId="afff3">
    <w:name w:val="toa heading"/>
    <w:basedOn w:val="a3"/>
    <w:next w:val="a4"/>
    <w:semiHidden/>
    <w:rsid w:val="00ED48FE"/>
    <w:pPr>
      <w:spacing w:before="120"/>
    </w:pPr>
    <w:rPr>
      <w:rFonts w:ascii="Arial" w:hAnsi="Arial"/>
      <w:b/>
    </w:rPr>
  </w:style>
  <w:style w:type="paragraph" w:styleId="a2">
    <w:name w:val="List Bullet"/>
    <w:basedOn w:val="a3"/>
    <w:rsid w:val="00ED48FE"/>
    <w:pPr>
      <w:numPr>
        <w:numId w:val="34"/>
      </w:numPr>
      <w:spacing w:before="60" w:after="60"/>
      <w:jc w:val="both"/>
    </w:pPr>
  </w:style>
  <w:style w:type="paragraph" w:styleId="20">
    <w:name w:val="List Bullet 2"/>
    <w:basedOn w:val="a3"/>
    <w:rsid w:val="00ED48FE"/>
    <w:pPr>
      <w:numPr>
        <w:numId w:val="35"/>
      </w:numPr>
      <w:spacing w:before="60" w:after="60"/>
      <w:jc w:val="both"/>
    </w:pPr>
  </w:style>
  <w:style w:type="paragraph" w:styleId="30">
    <w:name w:val="List Bullet 3"/>
    <w:basedOn w:val="a3"/>
    <w:rsid w:val="00ED48FE"/>
    <w:pPr>
      <w:numPr>
        <w:numId w:val="36"/>
      </w:numPr>
      <w:tabs>
        <w:tab w:val="left" w:pos="1469"/>
      </w:tabs>
      <w:spacing w:before="60" w:after="60"/>
      <w:jc w:val="both"/>
    </w:pPr>
  </w:style>
  <w:style w:type="paragraph" w:styleId="40">
    <w:name w:val="List Bullet 4"/>
    <w:basedOn w:val="a3"/>
    <w:rsid w:val="00ED48FE"/>
    <w:pPr>
      <w:numPr>
        <w:numId w:val="37"/>
      </w:numPr>
      <w:spacing w:before="60" w:after="60"/>
      <w:jc w:val="both"/>
    </w:pPr>
  </w:style>
  <w:style w:type="paragraph" w:styleId="50">
    <w:name w:val="List Bullet 5"/>
    <w:basedOn w:val="a3"/>
    <w:rsid w:val="00ED48FE"/>
    <w:pPr>
      <w:numPr>
        <w:numId w:val="38"/>
      </w:numPr>
      <w:spacing w:before="60" w:after="60"/>
      <w:jc w:val="both"/>
    </w:pPr>
  </w:style>
  <w:style w:type="paragraph" w:customStyle="1" w:styleId="afff4">
    <w:basedOn w:val="a3"/>
    <w:next w:val="afff5"/>
    <w:qFormat/>
    <w:rsid w:val="000810EA"/>
    <w:pPr>
      <w:spacing w:before="240" w:after="60"/>
      <w:jc w:val="center"/>
    </w:pPr>
    <w:rPr>
      <w:rFonts w:ascii="Arial" w:hAnsi="Arial"/>
      <w:b/>
      <w:caps/>
      <w:kern w:val="28"/>
      <w:sz w:val="36"/>
    </w:rPr>
  </w:style>
  <w:style w:type="paragraph" w:styleId="a">
    <w:name w:val="List Number"/>
    <w:basedOn w:val="a3"/>
    <w:rsid w:val="00ED48FE"/>
    <w:pPr>
      <w:numPr>
        <w:numId w:val="39"/>
      </w:numPr>
      <w:spacing w:before="60" w:after="60"/>
      <w:jc w:val="both"/>
    </w:pPr>
  </w:style>
  <w:style w:type="paragraph" w:styleId="2">
    <w:name w:val="List Number 2"/>
    <w:basedOn w:val="a3"/>
    <w:rsid w:val="00ED48FE"/>
    <w:pPr>
      <w:numPr>
        <w:numId w:val="40"/>
      </w:numPr>
      <w:spacing w:before="60" w:after="60"/>
      <w:jc w:val="both"/>
    </w:pPr>
  </w:style>
  <w:style w:type="paragraph" w:styleId="3">
    <w:name w:val="List Number 3"/>
    <w:basedOn w:val="a3"/>
    <w:rsid w:val="00ED48FE"/>
    <w:pPr>
      <w:numPr>
        <w:numId w:val="41"/>
      </w:numPr>
      <w:spacing w:before="60" w:after="60"/>
      <w:jc w:val="both"/>
    </w:pPr>
  </w:style>
  <w:style w:type="paragraph" w:styleId="4">
    <w:name w:val="List Number 4"/>
    <w:basedOn w:val="a3"/>
    <w:rsid w:val="00ED48FE"/>
    <w:pPr>
      <w:numPr>
        <w:numId w:val="42"/>
      </w:numPr>
      <w:spacing w:before="60" w:after="60"/>
      <w:jc w:val="both"/>
    </w:pPr>
  </w:style>
  <w:style w:type="paragraph" w:styleId="5">
    <w:name w:val="List Number 5"/>
    <w:basedOn w:val="a3"/>
    <w:rsid w:val="00ED48FE"/>
    <w:pPr>
      <w:numPr>
        <w:numId w:val="43"/>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6">
    <w:name w:val="Body Text Indent"/>
    <w:basedOn w:val="a3"/>
    <w:link w:val="afff7"/>
    <w:rsid w:val="00ED48FE"/>
    <w:pPr>
      <w:spacing w:before="60" w:after="60"/>
      <w:ind w:left="720"/>
      <w:jc w:val="both"/>
    </w:pPr>
  </w:style>
  <w:style w:type="character" w:customStyle="1" w:styleId="afff7">
    <w:name w:val="Основной текст с отступом Знак"/>
    <w:basedOn w:val="a5"/>
    <w:link w:val="afff6"/>
    <w:rsid w:val="000810EA"/>
    <w:rPr>
      <w:rFonts w:eastAsia="Times New Roman"/>
      <w:sz w:val="24"/>
      <w:bdr w:val="none" w:sz="0" w:space="0" w:color="auto"/>
      <w:lang w:eastAsia="en-US"/>
    </w:rPr>
  </w:style>
  <w:style w:type="paragraph" w:styleId="afff8">
    <w:name w:val="Subtitle"/>
    <w:basedOn w:val="a3"/>
    <w:link w:val="afff9"/>
    <w:qFormat/>
    <w:rsid w:val="00ED48FE"/>
    <w:pPr>
      <w:spacing w:before="120" w:after="120"/>
      <w:jc w:val="center"/>
    </w:pPr>
    <w:rPr>
      <w:rFonts w:ascii="Arial" w:hAnsi="Arial"/>
      <w:b/>
    </w:rPr>
  </w:style>
  <w:style w:type="character" w:customStyle="1" w:styleId="afff9">
    <w:name w:val="Подзаголовок Знак"/>
    <w:basedOn w:val="a5"/>
    <w:link w:val="afff8"/>
    <w:rsid w:val="000810EA"/>
    <w:rPr>
      <w:rFonts w:ascii="Arial" w:eastAsia="Times New Roman" w:hAnsi="Arial"/>
      <w:b/>
      <w:sz w:val="24"/>
      <w:bdr w:val="none" w:sz="0" w:space="0" w:color="auto"/>
      <w:lang w:eastAsia="en-US"/>
    </w:rPr>
  </w:style>
  <w:style w:type="paragraph" w:styleId="afffa">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b">
    <w:name w:val="FollowedHyperlink"/>
    <w:rsid w:val="00ED48FE"/>
    <w:rPr>
      <w:color w:val="800080"/>
      <w:u w:val="single"/>
    </w:rPr>
  </w:style>
  <w:style w:type="character" w:styleId="afffc">
    <w:name w:val="Strong"/>
    <w:qFormat/>
    <w:rsid w:val="00ED48FE"/>
    <w:rPr>
      <w:b/>
    </w:rPr>
  </w:style>
  <w:style w:type="paragraph" w:styleId="afffd">
    <w:name w:val="Document Map"/>
    <w:basedOn w:val="a3"/>
    <w:link w:val="afffe"/>
    <w:semiHidden/>
    <w:rsid w:val="00ED48FE"/>
    <w:pPr>
      <w:shd w:val="clear" w:color="auto" w:fill="000080"/>
    </w:pPr>
    <w:rPr>
      <w:rFonts w:ascii="Tahoma" w:hAnsi="Tahoma" w:cs="Tahoma"/>
    </w:rPr>
  </w:style>
  <w:style w:type="character" w:customStyle="1" w:styleId="afffe">
    <w:name w:val="Схема документа Знак"/>
    <w:basedOn w:val="a5"/>
    <w:link w:val="afffd"/>
    <w:semiHidden/>
    <w:rsid w:val="000810EA"/>
    <w:rPr>
      <w:rFonts w:ascii="Tahoma" w:eastAsia="Times New Roman" w:hAnsi="Tahoma" w:cs="Tahoma"/>
      <w:sz w:val="24"/>
      <w:bdr w:val="none" w:sz="0" w:space="0" w:color="auto"/>
      <w:shd w:val="clear" w:color="auto" w:fill="000080"/>
      <w:lang w:eastAsia="en-US"/>
    </w:rPr>
  </w:style>
  <w:style w:type="paragraph" w:styleId="affff">
    <w:name w:val="macro"/>
    <w:link w:val="affff0"/>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0">
    <w:name w:val="Текст макроса Знак"/>
    <w:basedOn w:val="a5"/>
    <w:link w:val="affff"/>
    <w:semiHidden/>
    <w:rsid w:val="000810EA"/>
    <w:rPr>
      <w:rFonts w:ascii="Courier New" w:eastAsia="Times New Roman" w:hAnsi="Courier New"/>
      <w:bdr w:val="none" w:sz="0" w:space="0" w:color="auto"/>
      <w:lang w:eastAsia="en-US"/>
    </w:rPr>
  </w:style>
  <w:style w:type="paragraph" w:styleId="affff1">
    <w:name w:val="footnote text"/>
    <w:basedOn w:val="a3"/>
    <w:link w:val="affff2"/>
    <w:uiPriority w:val="99"/>
    <w:semiHidden/>
    <w:rsid w:val="00ED48FE"/>
  </w:style>
  <w:style w:type="character" w:customStyle="1" w:styleId="affff2">
    <w:name w:val="Текст сноски Знак"/>
    <w:basedOn w:val="a5"/>
    <w:link w:val="affff1"/>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5">
    <w:name w:val="Title"/>
    <w:basedOn w:val="a3"/>
    <w:next w:val="a3"/>
    <w:link w:val="affff3"/>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3">
    <w:name w:val="Заголовок Знак"/>
    <w:basedOn w:val="a5"/>
    <w:link w:val="afff5"/>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affff4">
    <w:basedOn w:val="a3"/>
    <w:next w:val="afff5"/>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affff5">
    <w:basedOn w:val="a3"/>
    <w:next w:val="afff5"/>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affff6">
    <w:basedOn w:val="a3"/>
    <w:next w:val="afff5"/>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c">
    <w:name w:val="Стиль3"/>
    <w:basedOn w:val="2c"/>
    <w:rsid w:val="006F4B58"/>
    <w:pPr>
      <w:widowControl w:val="0"/>
      <w:tabs>
        <w:tab w:val="num" w:pos="1307"/>
      </w:tabs>
      <w:adjustRightInd w:val="0"/>
      <w:spacing w:after="0" w:line="240" w:lineRule="auto"/>
      <w:ind w:left="1080"/>
      <w:jc w:val="both"/>
      <w:textAlignment w:val="baseline"/>
    </w:pPr>
    <w:rPr>
      <w:lang w:eastAsia="ru-RU"/>
    </w:rPr>
  </w:style>
  <w:style w:type="paragraph" w:styleId="2c">
    <w:name w:val="Body Text Indent 2"/>
    <w:basedOn w:val="a3"/>
    <w:link w:val="2d"/>
    <w:uiPriority w:val="99"/>
    <w:semiHidden/>
    <w:unhideWhenUsed/>
    <w:rsid w:val="006F4B58"/>
    <w:pPr>
      <w:spacing w:after="120" w:line="480" w:lineRule="auto"/>
      <w:ind w:left="283"/>
    </w:pPr>
  </w:style>
  <w:style w:type="character" w:customStyle="1" w:styleId="2d">
    <w:name w:val="Основной текст с отступом 2 Знак"/>
    <w:basedOn w:val="a5"/>
    <w:link w:val="2c"/>
    <w:uiPriority w:val="99"/>
    <w:semiHidden/>
    <w:rsid w:val="006F4B58"/>
    <w:rPr>
      <w:rFonts w:eastAsia="Times New Roman"/>
      <w:sz w:val="24"/>
      <w:bdr w:val="none" w:sz="0" w:space="0" w:color="auto"/>
      <w:lang w:eastAsia="en-US"/>
    </w:rPr>
  </w:style>
  <w:style w:type="paragraph" w:styleId="affff7">
    <w:name w:val="Revision"/>
    <w:hidden/>
    <w:uiPriority w:val="99"/>
    <w:semiHidden/>
    <w:rsid w:val="00D40E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character" w:customStyle="1" w:styleId="sc121">
    <w:name w:val="sc121"/>
    <w:basedOn w:val="a5"/>
    <w:rsid w:val="00C3101A"/>
    <w:rPr>
      <w:rFonts w:ascii="Courier New" w:hAnsi="Courier New" w:cs="Courier New" w:hint="default"/>
      <w:color w:val="FF0000"/>
      <w:sz w:val="20"/>
      <w:szCs w:val="20"/>
      <w:shd w:val="clear" w:color="auto" w:fill="FFFF00"/>
    </w:rPr>
  </w:style>
  <w:style w:type="character" w:customStyle="1" w:styleId="sc14">
    <w:name w:val="sc14"/>
    <w:basedOn w:val="a5"/>
    <w:rsid w:val="00C3101A"/>
    <w:rPr>
      <w:rFonts w:ascii="Courier New" w:hAnsi="Courier New" w:cs="Courier New" w:hint="default"/>
      <w:color w:val="0000FF"/>
      <w:sz w:val="20"/>
      <w:szCs w:val="20"/>
    </w:rPr>
  </w:style>
  <w:style w:type="character" w:customStyle="1" w:styleId="sc8">
    <w:name w:val="sc8"/>
    <w:basedOn w:val="a5"/>
    <w:rsid w:val="00C3101A"/>
    <w:rPr>
      <w:rFonts w:ascii="Courier New" w:hAnsi="Courier New" w:cs="Courier New" w:hint="default"/>
      <w:color w:val="000000"/>
      <w:sz w:val="20"/>
      <w:szCs w:val="20"/>
    </w:rPr>
  </w:style>
  <w:style w:type="character" w:customStyle="1" w:styleId="sc31">
    <w:name w:val="sc31"/>
    <w:basedOn w:val="a5"/>
    <w:rsid w:val="00C3101A"/>
    <w:rPr>
      <w:rFonts w:ascii="Courier New" w:hAnsi="Courier New" w:cs="Courier New" w:hint="default"/>
      <w:color w:val="FF0000"/>
      <w:sz w:val="20"/>
      <w:szCs w:val="20"/>
    </w:rPr>
  </w:style>
  <w:style w:type="character" w:customStyle="1" w:styleId="sc61">
    <w:name w:val="sc61"/>
    <w:basedOn w:val="a5"/>
    <w:rsid w:val="00C3101A"/>
    <w:rPr>
      <w:rFonts w:ascii="Courier New" w:hAnsi="Courier New" w:cs="Courier New" w:hint="default"/>
      <w:b/>
      <w:bCs/>
      <w:color w:val="8000FF"/>
      <w:sz w:val="20"/>
      <w:szCs w:val="20"/>
    </w:rPr>
  </w:style>
  <w:style w:type="character" w:customStyle="1" w:styleId="sc131">
    <w:name w:val="sc131"/>
    <w:basedOn w:val="a5"/>
    <w:rsid w:val="00C3101A"/>
    <w:rPr>
      <w:rFonts w:ascii="Courier New" w:hAnsi="Courier New" w:cs="Courier New" w:hint="default"/>
      <w:color w:val="FF0000"/>
      <w:sz w:val="20"/>
      <w:szCs w:val="20"/>
      <w:shd w:val="clear" w:color="auto" w:fill="FFFF00"/>
    </w:rPr>
  </w:style>
  <w:style w:type="character" w:customStyle="1" w:styleId="sc01">
    <w:name w:val="sc01"/>
    <w:basedOn w:val="a5"/>
    <w:rsid w:val="00C3101A"/>
    <w:rPr>
      <w:rFonts w:ascii="Courier New" w:hAnsi="Courier New" w:cs="Courier New" w:hint="default"/>
      <w:b/>
      <w:bCs/>
      <w:color w:val="000000"/>
      <w:sz w:val="20"/>
      <w:szCs w:val="20"/>
    </w:rPr>
  </w:style>
  <w:style w:type="character" w:customStyle="1" w:styleId="sc111">
    <w:name w:val="sc111"/>
    <w:basedOn w:val="a5"/>
    <w:rsid w:val="00C3101A"/>
    <w:rPr>
      <w:rFonts w:ascii="Courier New" w:hAnsi="Courier New" w:cs="Courier New" w:hint="default"/>
      <w:color w:val="0000FF"/>
      <w:sz w:val="20"/>
      <w:szCs w:val="20"/>
    </w:rPr>
  </w:style>
  <w:style w:type="paragraph" w:customStyle="1" w:styleId="msonormal0">
    <w:name w:val="msonormal"/>
    <w:basedOn w:val="a3"/>
    <w:rsid w:val="00C3101A"/>
    <w:pPr>
      <w:spacing w:before="100" w:beforeAutospacing="1" w:after="100" w:afterAutospacing="1"/>
    </w:pPr>
    <w:rPr>
      <w:szCs w:val="24"/>
      <w:lang w:eastAsia="ru-RU"/>
    </w:rPr>
  </w:style>
  <w:style w:type="paragraph" w:customStyle="1" w:styleId="sc0">
    <w:name w:val="sc0"/>
    <w:basedOn w:val="a3"/>
    <w:rsid w:val="00C3101A"/>
    <w:pPr>
      <w:spacing w:before="100" w:beforeAutospacing="1" w:after="100" w:afterAutospacing="1"/>
    </w:pPr>
    <w:rPr>
      <w:b/>
      <w:bCs/>
      <w:szCs w:val="24"/>
      <w:lang w:eastAsia="ru-RU"/>
    </w:rPr>
  </w:style>
  <w:style w:type="paragraph" w:customStyle="1" w:styleId="sc1">
    <w:name w:val="sc1"/>
    <w:basedOn w:val="a3"/>
    <w:rsid w:val="00C3101A"/>
    <w:pPr>
      <w:spacing w:before="100" w:beforeAutospacing="1" w:after="100" w:afterAutospacing="1"/>
    </w:pPr>
    <w:rPr>
      <w:color w:val="0000FF"/>
      <w:szCs w:val="24"/>
      <w:lang w:eastAsia="ru-RU"/>
    </w:rPr>
  </w:style>
  <w:style w:type="paragraph" w:customStyle="1" w:styleId="sc3">
    <w:name w:val="sc3"/>
    <w:basedOn w:val="a3"/>
    <w:rsid w:val="00C3101A"/>
    <w:pPr>
      <w:spacing w:before="100" w:beforeAutospacing="1" w:after="100" w:afterAutospacing="1"/>
    </w:pPr>
    <w:rPr>
      <w:color w:val="FF0000"/>
      <w:szCs w:val="24"/>
      <w:lang w:eastAsia="ru-RU"/>
    </w:rPr>
  </w:style>
  <w:style w:type="paragraph" w:customStyle="1" w:styleId="sc6">
    <w:name w:val="sc6"/>
    <w:basedOn w:val="a3"/>
    <w:rsid w:val="00C3101A"/>
    <w:pPr>
      <w:spacing w:before="100" w:beforeAutospacing="1" w:after="100" w:afterAutospacing="1"/>
    </w:pPr>
    <w:rPr>
      <w:b/>
      <w:bCs/>
      <w:color w:val="8000FF"/>
      <w:szCs w:val="24"/>
      <w:lang w:eastAsia="ru-RU"/>
    </w:rPr>
  </w:style>
  <w:style w:type="paragraph" w:customStyle="1" w:styleId="sc11">
    <w:name w:val="sc11"/>
    <w:basedOn w:val="a3"/>
    <w:rsid w:val="00C3101A"/>
    <w:pPr>
      <w:spacing w:before="100" w:beforeAutospacing="1" w:after="100" w:afterAutospacing="1"/>
    </w:pPr>
    <w:rPr>
      <w:color w:val="0000FF"/>
      <w:szCs w:val="24"/>
      <w:lang w:eastAsia="ru-RU"/>
    </w:rPr>
  </w:style>
  <w:style w:type="paragraph" w:customStyle="1" w:styleId="sc12">
    <w:name w:val="sc12"/>
    <w:basedOn w:val="a3"/>
    <w:rsid w:val="00C3101A"/>
    <w:pPr>
      <w:shd w:val="clear" w:color="auto" w:fill="FFFF00"/>
      <w:spacing w:before="100" w:beforeAutospacing="1" w:after="100" w:afterAutospacing="1"/>
    </w:pPr>
    <w:rPr>
      <w:color w:val="FF0000"/>
      <w:szCs w:val="24"/>
      <w:lang w:eastAsia="ru-RU"/>
    </w:rPr>
  </w:style>
  <w:style w:type="paragraph" w:customStyle="1" w:styleId="sc13">
    <w:name w:val="sc13"/>
    <w:basedOn w:val="a3"/>
    <w:rsid w:val="00C3101A"/>
    <w:pPr>
      <w:shd w:val="clear" w:color="auto" w:fill="FFFF00"/>
      <w:spacing w:before="100" w:beforeAutospacing="1" w:after="100" w:afterAutospacing="1"/>
    </w:pPr>
    <w:rPr>
      <w:color w:val="FF000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2162">
      <w:bodyDiv w:val="1"/>
      <w:marLeft w:val="0"/>
      <w:marRight w:val="0"/>
      <w:marTop w:val="0"/>
      <w:marBottom w:val="0"/>
      <w:divBdr>
        <w:top w:val="none" w:sz="0" w:space="0" w:color="auto"/>
        <w:left w:val="none" w:sz="0" w:space="0" w:color="auto"/>
        <w:bottom w:val="none" w:sz="0" w:space="0" w:color="auto"/>
        <w:right w:val="none" w:sz="0" w:space="0" w:color="auto"/>
      </w:divBdr>
      <w:divsChild>
        <w:div w:id="989360743">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79052820">
      <w:bodyDiv w:val="1"/>
      <w:marLeft w:val="0"/>
      <w:marRight w:val="0"/>
      <w:marTop w:val="0"/>
      <w:marBottom w:val="0"/>
      <w:divBdr>
        <w:top w:val="none" w:sz="0" w:space="0" w:color="auto"/>
        <w:left w:val="none" w:sz="0" w:space="0" w:color="auto"/>
        <w:bottom w:val="none" w:sz="0" w:space="0" w:color="auto"/>
        <w:right w:val="none" w:sz="0" w:space="0" w:color="auto"/>
      </w:divBdr>
      <w:divsChild>
        <w:div w:id="600382603">
          <w:marLeft w:val="0"/>
          <w:marRight w:val="0"/>
          <w:marTop w:val="0"/>
          <w:marBottom w:val="0"/>
          <w:divBdr>
            <w:top w:val="none" w:sz="0" w:space="0" w:color="auto"/>
            <w:left w:val="none" w:sz="0" w:space="0" w:color="auto"/>
            <w:bottom w:val="none" w:sz="0" w:space="0" w:color="auto"/>
            <w:right w:val="none" w:sz="0" w:space="0" w:color="auto"/>
          </w:divBdr>
        </w:div>
      </w:divsChild>
    </w:div>
    <w:div w:id="398603632">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610357194">
      <w:bodyDiv w:val="1"/>
      <w:marLeft w:val="0"/>
      <w:marRight w:val="0"/>
      <w:marTop w:val="0"/>
      <w:marBottom w:val="0"/>
      <w:divBdr>
        <w:top w:val="none" w:sz="0" w:space="0" w:color="auto"/>
        <w:left w:val="none" w:sz="0" w:space="0" w:color="auto"/>
        <w:bottom w:val="none" w:sz="0" w:space="0" w:color="auto"/>
        <w:right w:val="none" w:sz="0" w:space="0" w:color="auto"/>
      </w:divBdr>
      <w:divsChild>
        <w:div w:id="209534421">
          <w:marLeft w:val="0"/>
          <w:marRight w:val="0"/>
          <w:marTop w:val="0"/>
          <w:marBottom w:val="0"/>
          <w:divBdr>
            <w:top w:val="none" w:sz="0" w:space="0" w:color="auto"/>
            <w:left w:val="none" w:sz="0" w:space="0" w:color="auto"/>
            <w:bottom w:val="none" w:sz="0" w:space="0" w:color="auto"/>
            <w:right w:val="none" w:sz="0" w:space="0" w:color="auto"/>
          </w:divBdr>
        </w:div>
      </w:divsChild>
    </w:div>
    <w:div w:id="684091484">
      <w:bodyDiv w:val="1"/>
      <w:marLeft w:val="0"/>
      <w:marRight w:val="0"/>
      <w:marTop w:val="0"/>
      <w:marBottom w:val="0"/>
      <w:divBdr>
        <w:top w:val="none" w:sz="0" w:space="0" w:color="auto"/>
        <w:left w:val="none" w:sz="0" w:space="0" w:color="auto"/>
        <w:bottom w:val="none" w:sz="0" w:space="0" w:color="auto"/>
        <w:right w:val="none" w:sz="0" w:space="0" w:color="auto"/>
      </w:divBdr>
      <w:divsChild>
        <w:div w:id="447314170">
          <w:marLeft w:val="0"/>
          <w:marRight w:val="0"/>
          <w:marTop w:val="0"/>
          <w:marBottom w:val="0"/>
          <w:divBdr>
            <w:top w:val="none" w:sz="0" w:space="0" w:color="auto"/>
            <w:left w:val="none" w:sz="0" w:space="0" w:color="auto"/>
            <w:bottom w:val="none" w:sz="0" w:space="0" w:color="auto"/>
            <w:right w:val="none" w:sz="0" w:space="0" w:color="auto"/>
          </w:divBdr>
        </w:div>
      </w:divsChild>
    </w:div>
    <w:div w:id="735904893">
      <w:bodyDiv w:val="1"/>
      <w:marLeft w:val="0"/>
      <w:marRight w:val="0"/>
      <w:marTop w:val="0"/>
      <w:marBottom w:val="0"/>
      <w:divBdr>
        <w:top w:val="none" w:sz="0" w:space="0" w:color="auto"/>
        <w:left w:val="none" w:sz="0" w:space="0" w:color="auto"/>
        <w:bottom w:val="none" w:sz="0" w:space="0" w:color="auto"/>
        <w:right w:val="none" w:sz="0" w:space="0" w:color="auto"/>
      </w:divBdr>
    </w:div>
    <w:div w:id="965431944">
      <w:bodyDiv w:val="1"/>
      <w:marLeft w:val="0"/>
      <w:marRight w:val="0"/>
      <w:marTop w:val="0"/>
      <w:marBottom w:val="0"/>
      <w:divBdr>
        <w:top w:val="none" w:sz="0" w:space="0" w:color="auto"/>
        <w:left w:val="none" w:sz="0" w:space="0" w:color="auto"/>
        <w:bottom w:val="none" w:sz="0" w:space="0" w:color="auto"/>
        <w:right w:val="none" w:sz="0" w:space="0" w:color="auto"/>
      </w:divBdr>
    </w:div>
    <w:div w:id="1356612132">
      <w:bodyDiv w:val="1"/>
      <w:marLeft w:val="0"/>
      <w:marRight w:val="0"/>
      <w:marTop w:val="0"/>
      <w:marBottom w:val="0"/>
      <w:divBdr>
        <w:top w:val="none" w:sz="0" w:space="0" w:color="auto"/>
        <w:left w:val="none" w:sz="0" w:space="0" w:color="auto"/>
        <w:bottom w:val="none" w:sz="0" w:space="0" w:color="auto"/>
        <w:right w:val="none" w:sz="0" w:space="0" w:color="auto"/>
      </w:divBdr>
      <w:divsChild>
        <w:div w:id="85620102">
          <w:marLeft w:val="0"/>
          <w:marRight w:val="0"/>
          <w:marTop w:val="0"/>
          <w:marBottom w:val="0"/>
          <w:divBdr>
            <w:top w:val="none" w:sz="0" w:space="0" w:color="auto"/>
            <w:left w:val="none" w:sz="0" w:space="0" w:color="auto"/>
            <w:bottom w:val="none" w:sz="0" w:space="0" w:color="auto"/>
            <w:right w:val="none" w:sz="0" w:space="0" w:color="auto"/>
          </w:divBdr>
        </w:div>
      </w:divsChild>
    </w:div>
    <w:div w:id="1367637199">
      <w:bodyDiv w:val="1"/>
      <w:marLeft w:val="0"/>
      <w:marRight w:val="0"/>
      <w:marTop w:val="0"/>
      <w:marBottom w:val="0"/>
      <w:divBdr>
        <w:top w:val="none" w:sz="0" w:space="0" w:color="auto"/>
        <w:left w:val="none" w:sz="0" w:space="0" w:color="auto"/>
        <w:bottom w:val="none" w:sz="0" w:space="0" w:color="auto"/>
        <w:right w:val="none" w:sz="0" w:space="0" w:color="auto"/>
      </w:divBdr>
    </w:div>
    <w:div w:id="1651133822">
      <w:bodyDiv w:val="1"/>
      <w:marLeft w:val="0"/>
      <w:marRight w:val="0"/>
      <w:marTop w:val="0"/>
      <w:marBottom w:val="0"/>
      <w:divBdr>
        <w:top w:val="none" w:sz="0" w:space="0" w:color="auto"/>
        <w:left w:val="none" w:sz="0" w:space="0" w:color="auto"/>
        <w:bottom w:val="none" w:sz="0" w:space="0" w:color="auto"/>
        <w:right w:val="none" w:sz="0" w:space="0" w:color="auto"/>
      </w:divBdr>
      <w:divsChild>
        <w:div w:id="1209033040">
          <w:marLeft w:val="0"/>
          <w:marRight w:val="0"/>
          <w:marTop w:val="0"/>
          <w:marBottom w:val="0"/>
          <w:divBdr>
            <w:top w:val="none" w:sz="0" w:space="0" w:color="auto"/>
            <w:left w:val="none" w:sz="0" w:space="0" w:color="auto"/>
            <w:bottom w:val="none" w:sz="0" w:space="0" w:color="auto"/>
            <w:right w:val="none" w:sz="0" w:space="0" w:color="auto"/>
          </w:divBdr>
        </w:div>
      </w:divsChild>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81706202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164FA242A27423D5F61B6A40DF1A7538F8A5D74AD0CD3D83724D54E6D44C0AC2A90DEF2841DF154118DC632445L3Q"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3949D-A8A9-4DE4-9E75-85D86D56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v2.dot</Template>
  <TotalTime>76</TotalTime>
  <Pages>1</Pages>
  <Words>14668</Words>
  <Characters>83612</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Клевцов Максим Васильевич</cp:lastModifiedBy>
  <cp:revision>31</cp:revision>
  <cp:lastPrinted>2017-07-21T11:39:00Z</cp:lastPrinted>
  <dcterms:created xsi:type="dcterms:W3CDTF">2021-07-30T13:51:00Z</dcterms:created>
  <dcterms:modified xsi:type="dcterms:W3CDTF">2022-08-31T01:36:00Z</dcterms:modified>
</cp:coreProperties>
</file>